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A71679">
      <w:pPr>
        <w:jc w:val="center"/>
        <w:rPr>
          <w:b/>
          <w:sz w:val="28"/>
        </w:rPr>
      </w:pPr>
      <w:r>
        <w:rPr>
          <w:b/>
          <w:sz w:val="28"/>
        </w:rPr>
        <w:t>SPECYFIKACJA TECHNICZNA WYKONANIA I ODBIORU ROBÓT</w:t>
      </w:r>
    </w:p>
    <w:p w:rsidR="00A71679" w:rsidRDefault="00A71679">
      <w:pPr>
        <w:jc w:val="center"/>
        <w:rPr>
          <w:b/>
          <w:sz w:val="28"/>
        </w:rPr>
      </w:pPr>
    </w:p>
    <w:p w:rsidR="00A71679" w:rsidRDefault="00A71679">
      <w:pPr>
        <w:jc w:val="center"/>
        <w:rPr>
          <w:b/>
          <w:sz w:val="28"/>
        </w:rPr>
      </w:pPr>
    </w:p>
    <w:p w:rsidR="00A71679" w:rsidRDefault="00A71679">
      <w:pPr>
        <w:jc w:val="center"/>
        <w:rPr>
          <w:b/>
          <w:sz w:val="28"/>
        </w:rPr>
      </w:pPr>
    </w:p>
    <w:p w:rsidR="00A71679" w:rsidRDefault="00A71679">
      <w:pPr>
        <w:jc w:val="center"/>
        <w:rPr>
          <w:b/>
          <w:sz w:val="28"/>
        </w:rPr>
      </w:pPr>
    </w:p>
    <w:p w:rsidR="006E706D" w:rsidRDefault="00C75439">
      <w:pPr>
        <w:jc w:val="center"/>
        <w:rPr>
          <w:b/>
          <w:sz w:val="28"/>
        </w:rPr>
      </w:pPr>
      <w:r>
        <w:rPr>
          <w:b/>
          <w:sz w:val="28"/>
        </w:rPr>
        <w:t>D - 05.03.01</w:t>
      </w:r>
    </w:p>
    <w:p w:rsidR="006E706D" w:rsidRDefault="006E706D">
      <w:pPr>
        <w:jc w:val="center"/>
        <w:rPr>
          <w:b/>
          <w:sz w:val="27"/>
        </w:rPr>
      </w:pPr>
    </w:p>
    <w:p w:rsidR="006E706D" w:rsidRPr="00A71679" w:rsidRDefault="00C75439">
      <w:pPr>
        <w:jc w:val="center"/>
        <w:rPr>
          <w:b/>
          <w:sz w:val="32"/>
          <w:szCs w:val="32"/>
        </w:rPr>
      </w:pPr>
      <w:r w:rsidRPr="00A71679">
        <w:rPr>
          <w:b/>
          <w:sz w:val="32"/>
          <w:szCs w:val="32"/>
        </w:rPr>
        <w:t>NAWIERZCHNIA Z KOSTKI KAMIENNEJ</w:t>
      </w: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6E706D">
      <w:pPr>
        <w:jc w:val="center"/>
        <w:rPr>
          <w:b/>
          <w:sz w:val="28"/>
        </w:rPr>
      </w:pPr>
    </w:p>
    <w:p w:rsidR="006E706D" w:rsidRDefault="00C75439">
      <w:pPr>
        <w:jc w:val="center"/>
      </w:pPr>
      <w:r>
        <w:rPr>
          <w:b/>
          <w:sz w:val="28"/>
        </w:rPr>
        <w:br w:type="page"/>
      </w:r>
    </w:p>
    <w:p w:rsidR="006E706D" w:rsidRDefault="00C75439">
      <w:pPr>
        <w:pStyle w:val="Nagwek1"/>
      </w:pPr>
      <w:bookmarkStart w:id="0" w:name="_Toc404150096"/>
      <w:bookmarkStart w:id="1" w:name="_Toc416830698"/>
      <w:bookmarkStart w:id="2" w:name="_Toc422115846"/>
      <w:r>
        <w:lastRenderedPageBreak/>
        <w:t>1. WSTĘP</w:t>
      </w:r>
      <w:bookmarkEnd w:id="0"/>
      <w:bookmarkEnd w:id="1"/>
      <w:bookmarkEnd w:id="2"/>
    </w:p>
    <w:p w:rsidR="006E706D" w:rsidRDefault="00C75439">
      <w:pPr>
        <w:pStyle w:val="Nagwek2"/>
      </w:pPr>
      <w:bookmarkStart w:id="3" w:name="_Toc405615031"/>
      <w:bookmarkStart w:id="4" w:name="_Toc407161179"/>
      <w:r>
        <w:t>1.1. Przedmiot ST</w:t>
      </w:r>
      <w:bookmarkEnd w:id="3"/>
      <w:bookmarkEnd w:id="4"/>
    </w:p>
    <w:p w:rsidR="006E706D" w:rsidRDefault="00C75439">
      <w:pPr>
        <w:pStyle w:val="Standardowytekst"/>
      </w:pPr>
      <w:r>
        <w:tab/>
        <w:t>Przedmiotem niniejszej specyfikacji technicznej (ST) są wymagania dotyczące wykonania i odbioru robót związanych z wykonywaniem nawierzchni z kostki kamiennej.</w:t>
      </w:r>
    </w:p>
    <w:p w:rsidR="006E706D" w:rsidRDefault="00C75439">
      <w:pPr>
        <w:pStyle w:val="Nagwek2"/>
      </w:pPr>
      <w:bookmarkStart w:id="5" w:name="_Toc405615032"/>
      <w:bookmarkStart w:id="6" w:name="_Toc407161180"/>
      <w:r>
        <w:t>1.2. Zakres stosowania ST</w:t>
      </w:r>
      <w:bookmarkEnd w:id="5"/>
      <w:bookmarkEnd w:id="6"/>
    </w:p>
    <w:p w:rsidR="006E706D" w:rsidRPr="00A71679" w:rsidRDefault="00C75439">
      <w:pPr>
        <w:pStyle w:val="Standardowytekst"/>
        <w:rPr>
          <w:b/>
        </w:rPr>
      </w:pPr>
      <w:r>
        <w:tab/>
      </w:r>
      <w:r w:rsidR="00A71679">
        <w:t>S</w:t>
      </w:r>
      <w:r>
        <w:t xml:space="preserve">pecyfikacja techniczna (ST) stanowi obowiązującą podstawę </w:t>
      </w:r>
      <w:r w:rsidR="00A71679">
        <w:t>stosowaną</w:t>
      </w:r>
      <w:r>
        <w:t xml:space="preserve"> jako dokument przetargowy i kontraktowy przy zlecaniu i realizacji robót na </w:t>
      </w:r>
      <w:r w:rsidR="009433E4">
        <w:t>zadaniach</w:t>
      </w:r>
      <w:r w:rsidR="00B35405">
        <w:t xml:space="preserve"> na terenie Gminy Kraków</w:t>
      </w:r>
    </w:p>
    <w:p w:rsidR="006E706D" w:rsidRDefault="00C75439">
      <w:pPr>
        <w:pStyle w:val="Nagwek2"/>
      </w:pPr>
      <w:bookmarkStart w:id="7" w:name="_Toc405615033"/>
      <w:bookmarkStart w:id="8" w:name="_Toc407161181"/>
      <w:r>
        <w:t>1.3. Zakres robót objętych ST</w:t>
      </w:r>
      <w:bookmarkEnd w:id="7"/>
      <w:bookmarkEnd w:id="8"/>
    </w:p>
    <w:p w:rsidR="006E706D" w:rsidRDefault="00C75439">
      <w:r>
        <w:tab/>
        <w:t>Ustalenia zawarte w niniejszej specyfikacji dotyczą zasad prowadzenia robót związanych z wykonywaniem nawierzchni kostkowych - z kostki kami</w:t>
      </w:r>
      <w:r w:rsidR="00A71679">
        <w:t>ennej nieregularnej, i regularnej</w:t>
      </w:r>
      <w:r>
        <w:t>.</w:t>
      </w:r>
    </w:p>
    <w:p w:rsidR="006E706D" w:rsidRDefault="00C75439">
      <w:r>
        <w:tab/>
        <w:t xml:space="preserve">Nawierzchnie z kostki kamiennej nieregularnej </w:t>
      </w:r>
      <w:r w:rsidR="0061533F">
        <w:t xml:space="preserve">użyta zostanie na powierzchniach chodników i placu. </w:t>
      </w:r>
    </w:p>
    <w:p w:rsidR="006E706D" w:rsidRDefault="00C75439">
      <w:pPr>
        <w:pStyle w:val="Nagwek2"/>
      </w:pPr>
      <w:r>
        <w:t>1.4. Określenia podstawowe</w:t>
      </w:r>
    </w:p>
    <w:p w:rsidR="006E706D" w:rsidRDefault="00C75439">
      <w:r>
        <w:rPr>
          <w:b/>
        </w:rPr>
        <w:t xml:space="preserve">1.4.1. </w:t>
      </w:r>
      <w:r>
        <w:t>Nawierzchnia twarda ulepszona - nawierzchnia bezpylna i dostatecznie równa, przystosowana do szybkiego ruchu samochodowego.</w:t>
      </w:r>
    </w:p>
    <w:p w:rsidR="006E706D" w:rsidRDefault="00C75439">
      <w:pPr>
        <w:spacing w:before="120"/>
      </w:pPr>
      <w:r>
        <w:rPr>
          <w:b/>
        </w:rPr>
        <w:t xml:space="preserve">1.4.2. </w:t>
      </w:r>
      <w:r>
        <w:t>Nawierzchnia kostkowa - nawierzchnia, której warstwa ścieralna jest wykonana z kostek kamiennych.</w:t>
      </w:r>
    </w:p>
    <w:p w:rsidR="006E706D" w:rsidRDefault="00C75439">
      <w:pPr>
        <w:spacing w:before="120"/>
      </w:pPr>
      <w:r>
        <w:rPr>
          <w:b/>
        </w:rPr>
        <w:t xml:space="preserve">1.4.3. </w:t>
      </w:r>
      <w:r>
        <w:t>Pozostałe określenia podstawowe są zgodne z obowiązującymi, odpowiednimi polskimi normami i z definicjam</w:t>
      </w:r>
      <w:r w:rsidR="0061533F">
        <w:t xml:space="preserve">i podanymi w </w:t>
      </w:r>
      <w:r>
        <w:t>ST D-00.00.00 „Wymagania ogólne” pkt 1.4.</w:t>
      </w:r>
    </w:p>
    <w:p w:rsidR="006E706D" w:rsidRDefault="00C75439">
      <w:pPr>
        <w:pStyle w:val="Nagwek2"/>
      </w:pPr>
      <w:r>
        <w:t xml:space="preserve">1.5. Ogólne wymagania dotyczące robót </w:t>
      </w:r>
    </w:p>
    <w:p w:rsidR="006E706D" w:rsidRDefault="00C75439">
      <w:r>
        <w:tab/>
        <w:t>Ogólne wymagania dotyczące robót podano w ST D-00.00.00 „Wymagania ogólne” pkt 1.5.</w:t>
      </w:r>
    </w:p>
    <w:p w:rsidR="006E706D" w:rsidRDefault="00C75439">
      <w:pPr>
        <w:pStyle w:val="Nagwek1"/>
      </w:pPr>
      <w:bookmarkStart w:id="9" w:name="_Toc421686544"/>
      <w:bookmarkStart w:id="10" w:name="_Toc421940497"/>
      <w:bookmarkStart w:id="11" w:name="_Toc422115847"/>
      <w:r>
        <w:t>2. materiały</w:t>
      </w:r>
      <w:bookmarkEnd w:id="9"/>
      <w:bookmarkEnd w:id="10"/>
      <w:bookmarkEnd w:id="11"/>
    </w:p>
    <w:p w:rsidR="006E706D" w:rsidRDefault="00C75439">
      <w:pPr>
        <w:pStyle w:val="Nagwek2"/>
      </w:pPr>
      <w:r>
        <w:t>2.1. Ogólne wymagania dotyczące materiałów</w:t>
      </w:r>
    </w:p>
    <w:p w:rsidR="006E706D" w:rsidRDefault="00C75439">
      <w:r>
        <w:tab/>
        <w:t>Ogólne wymagania dotyczące materiałów, ich pozyskiwania i składowania, podano w ST D-00.00.00 „Wymagania ogólne” pkt 2.</w:t>
      </w:r>
    </w:p>
    <w:p w:rsidR="006E706D" w:rsidRDefault="00C75439">
      <w:pPr>
        <w:pStyle w:val="Nagwek2"/>
      </w:pPr>
      <w:r>
        <w:t>2.2. Kamienna kostka drogowa</w:t>
      </w:r>
    </w:p>
    <w:p w:rsidR="006E706D" w:rsidRDefault="00C75439">
      <w:r>
        <w:rPr>
          <w:b/>
        </w:rPr>
        <w:t xml:space="preserve">2.2.1. </w:t>
      </w:r>
      <w:r>
        <w:t>Klasyfikacja</w:t>
      </w:r>
    </w:p>
    <w:p w:rsidR="006E706D" w:rsidRDefault="00C75439">
      <w:pPr>
        <w:spacing w:before="120"/>
      </w:pPr>
      <w:r>
        <w:tab/>
        <w:t>Kamienna kostka drogowa wg PN-B-11100 [8] jest stosowana do budowy nawierzchni z kostki kamiennej wg PN-S-06100 [11] oraz do budowy nawierzchni z kostki kamiennej nieregularnej wg PN-S-96026 [12]</w:t>
      </w:r>
    </w:p>
    <w:p w:rsidR="006E706D" w:rsidRDefault="00C75439">
      <w:r>
        <w:tab/>
        <w:t>W zależności od kształtów rozróżnia się trzy typy kostki:</w:t>
      </w:r>
    </w:p>
    <w:p w:rsidR="006E706D" w:rsidRDefault="00C75439" w:rsidP="00C75439">
      <w:pPr>
        <w:numPr>
          <w:ilvl w:val="0"/>
          <w:numId w:val="1"/>
        </w:numPr>
      </w:pPr>
      <w:r>
        <w:t>regularną,</w:t>
      </w:r>
    </w:p>
    <w:p w:rsidR="006E706D" w:rsidRDefault="00C75439" w:rsidP="00C75439">
      <w:pPr>
        <w:numPr>
          <w:ilvl w:val="0"/>
          <w:numId w:val="1"/>
        </w:numPr>
      </w:pPr>
      <w:r>
        <w:t>rzędową,</w:t>
      </w:r>
    </w:p>
    <w:p w:rsidR="006E706D" w:rsidRDefault="00C75439" w:rsidP="00C75439">
      <w:pPr>
        <w:numPr>
          <w:ilvl w:val="0"/>
          <w:numId w:val="1"/>
        </w:numPr>
      </w:pPr>
      <w:r>
        <w:t>nieregularną.</w:t>
      </w:r>
    </w:p>
    <w:p w:rsidR="006E706D" w:rsidRDefault="00C75439">
      <w:r>
        <w:tab/>
        <w:t>Rozróżnia się dwa rodzaje kostki regularnej: normalną i łącznikową.</w:t>
      </w:r>
    </w:p>
    <w:p w:rsidR="006E706D" w:rsidRPr="0013189D" w:rsidRDefault="00C75439">
      <w:pPr>
        <w:rPr>
          <w:sz w:val="18"/>
          <w:szCs w:val="18"/>
        </w:rPr>
      </w:pPr>
      <w:r w:rsidRPr="0013189D">
        <w:rPr>
          <w:sz w:val="18"/>
          <w:szCs w:val="18"/>
        </w:rPr>
        <w:tab/>
        <w:t>W zależności od jakości surowca skalnego użytego do wyrobu kostki rozróżnia się dwie klasy kostki: I, II.</w:t>
      </w:r>
    </w:p>
    <w:p w:rsidR="006E706D" w:rsidRDefault="00C75439">
      <w:r>
        <w:tab/>
        <w:t>W zależności od dokładności wykonania rozróżnia się trzy gatunki kostki: 1, 2, 3.</w:t>
      </w:r>
    </w:p>
    <w:p w:rsidR="006E706D" w:rsidRPr="0055478B" w:rsidRDefault="00C75439" w:rsidP="00E4369F">
      <w:pPr>
        <w:rPr>
          <w:highlight w:val="red"/>
        </w:rPr>
      </w:pPr>
      <w:r>
        <w:tab/>
      </w:r>
      <w:bookmarkStart w:id="12" w:name="_GoBack"/>
      <w:bookmarkEnd w:id="12"/>
    </w:p>
    <w:p w:rsidR="006E706D" w:rsidRPr="0055478B" w:rsidRDefault="006E706D" w:rsidP="00E4369F">
      <w:pPr>
        <w:rPr>
          <w:highlight w:val="red"/>
        </w:rPr>
      </w:pPr>
    </w:p>
    <w:p w:rsidR="006E706D" w:rsidRDefault="00C75439">
      <w:pPr>
        <w:spacing w:before="120"/>
      </w:pPr>
      <w:r>
        <w:rPr>
          <w:b/>
        </w:rPr>
        <w:t xml:space="preserve">2.2.2. </w:t>
      </w:r>
      <w:r>
        <w:t>Wymagania</w:t>
      </w:r>
    </w:p>
    <w:p w:rsidR="006E706D" w:rsidRDefault="00C75439">
      <w:pPr>
        <w:spacing w:before="120"/>
      </w:pPr>
      <w:r>
        <w:tab/>
        <w:t xml:space="preserve">Surowcem do wyrobu kostki kamiennej </w:t>
      </w:r>
      <w:r w:rsidR="0061533F">
        <w:t xml:space="preserve">zastosowanej przy realizacji zadania </w:t>
      </w:r>
      <w:r>
        <w:t>są skały m</w:t>
      </w:r>
      <w:r w:rsidR="0061533F">
        <w:t xml:space="preserve">agmowe. </w:t>
      </w:r>
      <w:r>
        <w:t>Wymagane cechy fizyczne i wytrzymałościowe przedstawia tablica 1.</w:t>
      </w:r>
    </w:p>
    <w:p w:rsidR="006E706D" w:rsidRDefault="00C75439">
      <w:pPr>
        <w:spacing w:before="120" w:after="120"/>
      </w:pPr>
      <w:r>
        <w:t>Tablica 1. Wymagane cechy fizyczne i wytrzymałościowe dla kostki kamiennej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402"/>
        <w:gridCol w:w="954"/>
        <w:gridCol w:w="955"/>
        <w:gridCol w:w="1704"/>
      </w:tblGrid>
      <w:tr w:rsidR="006E706D">
        <w:tc>
          <w:tcPr>
            <w:tcW w:w="496" w:type="dxa"/>
            <w:tcBorders>
              <w:top w:val="single" w:sz="6" w:space="0" w:color="auto"/>
              <w:left w:val="single" w:sz="6" w:space="0" w:color="auto"/>
            </w:tcBorders>
          </w:tcPr>
          <w:p w:rsidR="006E706D" w:rsidRDefault="00C75439">
            <w:pPr>
              <w:spacing w:before="60"/>
              <w:jc w:val="center"/>
            </w:pPr>
            <w:r>
              <w:t>Lp.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</w:tcBorders>
          </w:tcPr>
          <w:p w:rsidR="006E706D" w:rsidRDefault="00C75439">
            <w:pPr>
              <w:spacing w:before="60"/>
              <w:jc w:val="center"/>
            </w:pPr>
            <w:r>
              <w:t>Cechy fizyczne</w:t>
            </w:r>
          </w:p>
        </w:tc>
        <w:tc>
          <w:tcPr>
            <w:tcW w:w="1909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6E706D" w:rsidRDefault="00C75439">
            <w:pPr>
              <w:spacing w:before="60"/>
              <w:jc w:val="center"/>
            </w:pPr>
            <w:r>
              <w:t>Klasa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/>
              <w:jc w:val="center"/>
            </w:pPr>
            <w:r>
              <w:t>Badania</w:t>
            </w:r>
          </w:p>
        </w:tc>
      </w:tr>
      <w:tr w:rsidR="006E706D">
        <w:tc>
          <w:tcPr>
            <w:tcW w:w="496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</w:tc>
        <w:tc>
          <w:tcPr>
            <w:tcW w:w="3402" w:type="dxa"/>
            <w:tcBorders>
              <w:left w:val="nil"/>
              <w:bottom w:val="double" w:sz="6" w:space="0" w:color="auto"/>
            </w:tcBorders>
          </w:tcPr>
          <w:p w:rsidR="006E706D" w:rsidRDefault="00C75439">
            <w:pPr>
              <w:spacing w:after="60"/>
              <w:jc w:val="center"/>
            </w:pPr>
            <w:r>
              <w:t>i wytrzymałościowe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spacing w:after="60"/>
              <w:jc w:val="center"/>
            </w:pPr>
            <w:r>
              <w:t>I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</w:tcBorders>
          </w:tcPr>
          <w:p w:rsidR="006E706D" w:rsidRDefault="00C75439">
            <w:pPr>
              <w:spacing w:after="60"/>
              <w:jc w:val="center"/>
            </w:pPr>
            <w:r>
              <w:t>II</w:t>
            </w:r>
          </w:p>
        </w:tc>
        <w:tc>
          <w:tcPr>
            <w:tcW w:w="1704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spacing w:after="60"/>
              <w:jc w:val="center"/>
            </w:pPr>
            <w:r>
              <w:t>według</w:t>
            </w:r>
          </w:p>
        </w:tc>
      </w:tr>
      <w:tr w:rsidR="006E706D">
        <w:tc>
          <w:tcPr>
            <w:tcW w:w="49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1</w:t>
            </w:r>
          </w:p>
        </w:tc>
        <w:tc>
          <w:tcPr>
            <w:tcW w:w="340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r>
              <w:t xml:space="preserve">Wytrzymałość na ściskanie w stanie powietrzno-suchym, </w:t>
            </w:r>
            <w:proofErr w:type="spellStart"/>
            <w:r>
              <w:t>MPa</w:t>
            </w:r>
            <w:proofErr w:type="spellEnd"/>
            <w:r>
              <w:t>, nie mniej niż</w:t>
            </w:r>
          </w:p>
        </w:tc>
        <w:tc>
          <w:tcPr>
            <w:tcW w:w="95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160</w:t>
            </w:r>
          </w:p>
        </w:tc>
        <w:tc>
          <w:tcPr>
            <w:tcW w:w="95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120</w:t>
            </w:r>
          </w:p>
        </w:tc>
        <w:tc>
          <w:tcPr>
            <w:tcW w:w="170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PN-B-04110</w:t>
            </w:r>
          </w:p>
          <w:p w:rsidR="006E706D" w:rsidRDefault="00C75439">
            <w:pPr>
              <w:jc w:val="center"/>
            </w:pPr>
            <w:r>
              <w:t>[3]</w:t>
            </w:r>
          </w:p>
        </w:tc>
      </w:tr>
      <w:tr w:rsidR="006E706D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2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r>
              <w:t xml:space="preserve">Ścieralność na tarczy </w:t>
            </w:r>
            <w:proofErr w:type="spellStart"/>
            <w:proofErr w:type="gramStart"/>
            <w:r>
              <w:t>Boehmego</w:t>
            </w:r>
            <w:proofErr w:type="spellEnd"/>
            <w:r>
              <w:t xml:space="preserve">,   </w:t>
            </w:r>
            <w:proofErr w:type="gramEnd"/>
            <w:r>
              <w:t xml:space="preserve">                  w centymetrach, nie więcej niż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0,2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0,4</w:t>
            </w:r>
          </w:p>
        </w:tc>
        <w:tc>
          <w:tcPr>
            <w:tcW w:w="1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PN-B-04111</w:t>
            </w:r>
          </w:p>
          <w:p w:rsidR="006E706D" w:rsidRDefault="00C75439">
            <w:pPr>
              <w:jc w:val="center"/>
            </w:pPr>
            <w:r>
              <w:t>[4]</w:t>
            </w:r>
          </w:p>
        </w:tc>
      </w:tr>
      <w:tr w:rsidR="006E706D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3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r>
              <w:t xml:space="preserve">Wytrzymałość na uderzenie (zwięzłość), </w:t>
            </w:r>
            <w:r>
              <w:lastRenderedPageBreak/>
              <w:t>liczba uderzeń, nie mniej niż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lastRenderedPageBreak/>
              <w:t>12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8</w:t>
            </w:r>
          </w:p>
        </w:tc>
        <w:tc>
          <w:tcPr>
            <w:tcW w:w="1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PN-B-04115</w:t>
            </w:r>
          </w:p>
          <w:p w:rsidR="006E706D" w:rsidRDefault="00C75439">
            <w:pPr>
              <w:jc w:val="center"/>
            </w:pPr>
            <w:r>
              <w:lastRenderedPageBreak/>
              <w:t>[5]</w:t>
            </w:r>
          </w:p>
        </w:tc>
      </w:tr>
      <w:tr w:rsidR="006E706D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lastRenderedPageBreak/>
              <w:t>4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</w:pPr>
            <w:r>
              <w:t>Nasiąkliwość wodą, w %, nie więcej niż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0,5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1,0</w:t>
            </w:r>
          </w:p>
        </w:tc>
        <w:tc>
          <w:tcPr>
            <w:tcW w:w="1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PN-B-04101 [1]</w:t>
            </w:r>
          </w:p>
        </w:tc>
      </w:tr>
      <w:tr w:rsidR="006E706D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5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</w:pPr>
            <w:r>
              <w:t>Odporność na zamrażanie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00" w:after="60"/>
              <w:jc w:val="center"/>
            </w:pPr>
            <w:r>
              <w:rPr>
                <w:sz w:val="16"/>
              </w:rPr>
              <w:t xml:space="preserve">nie bada się </w:t>
            </w:r>
          </w:p>
        </w:tc>
        <w:tc>
          <w:tcPr>
            <w:tcW w:w="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całkowita</w:t>
            </w:r>
          </w:p>
        </w:tc>
        <w:tc>
          <w:tcPr>
            <w:tcW w:w="1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PN-B-04102 [2]</w:t>
            </w:r>
          </w:p>
        </w:tc>
      </w:tr>
    </w:tbl>
    <w:p w:rsidR="006E706D" w:rsidRDefault="006E706D"/>
    <w:p w:rsidR="006E706D" w:rsidRDefault="006E706D"/>
    <w:p w:rsidR="006E706D" w:rsidRDefault="00C75439">
      <w:r>
        <w:rPr>
          <w:b/>
        </w:rPr>
        <w:t xml:space="preserve">2.2.3. </w:t>
      </w:r>
      <w:r>
        <w:t>Kształt i wymiary kostki regularnej</w:t>
      </w:r>
    </w:p>
    <w:p w:rsidR="006E706D" w:rsidRDefault="00C75439">
      <w:pPr>
        <w:spacing w:before="120"/>
      </w:pPr>
      <w:r>
        <w:tab/>
        <w:t>Kostka regularna normalna powinna mieć kształt sześcianu.</w:t>
      </w:r>
    </w:p>
    <w:p w:rsidR="006E706D" w:rsidRDefault="00C75439">
      <w:r>
        <w:tab/>
        <w:t>Kostka regularna łącznikowa powinna mieć kształt prostopadłościanu.</w:t>
      </w:r>
    </w:p>
    <w:p w:rsidR="006E706D" w:rsidRDefault="00C75439">
      <w:r>
        <w:tab/>
        <w:t>Kształt kostki regularnej normalnej i łącznikowej przedstawia rysunek 1.</w:t>
      </w:r>
    </w:p>
    <w:p w:rsidR="006E706D" w:rsidRDefault="006E706D"/>
    <w:p w:rsidR="006E706D" w:rsidRDefault="006E706D"/>
    <w:p w:rsidR="006E706D" w:rsidRDefault="0023071D">
      <w:pPr>
        <w:framePr w:hSpace="141" w:wrap="around" w:vAnchor="text" w:hAnchor="page" w:x="2729" w:y="363"/>
      </w:pPr>
      <w:r>
        <w:rPr>
          <w:noProof/>
        </w:rPr>
        <w:drawing>
          <wp:inline distT="0" distB="0" distL="0" distR="0">
            <wp:extent cx="1695450" cy="1581150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06D" w:rsidRDefault="0023071D">
      <w:pPr>
        <w:framePr w:hSpace="141" w:wrap="around" w:vAnchor="text" w:hAnchor="page" w:x="5755" w:y="338"/>
      </w:pPr>
      <w:r>
        <w:rPr>
          <w:noProof/>
        </w:rPr>
        <w:drawing>
          <wp:inline distT="0" distB="0" distL="0" distR="0">
            <wp:extent cx="2216150" cy="1612900"/>
            <wp:effectExtent l="1905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150" cy="161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06D" w:rsidRDefault="00C75439">
      <w:r>
        <w:tab/>
      </w:r>
      <w:r>
        <w:tab/>
        <w:t>A - normalna</w:t>
      </w:r>
      <w:r>
        <w:tab/>
      </w:r>
      <w:r>
        <w:tab/>
      </w:r>
      <w:r>
        <w:tab/>
      </w:r>
      <w:r>
        <w:tab/>
        <w:t>B - łącznikowa</w:t>
      </w:r>
    </w:p>
    <w:p w:rsidR="006E706D" w:rsidRDefault="006E706D"/>
    <w:p w:rsidR="006E706D" w:rsidRDefault="00C75439">
      <w:pPr>
        <w:spacing w:after="360"/>
        <w:jc w:val="center"/>
      </w:pPr>
      <w:r>
        <w:t>Rysunek 1. Kształt kostki regularnej normalnej i łącznikowej</w:t>
      </w:r>
    </w:p>
    <w:p w:rsidR="006E706D" w:rsidRDefault="00C75439">
      <w:r>
        <w:tab/>
        <w:t>Wymagania dotyczące wymiarów kostki regularnej normalnej i łącznikowej przedstawia tablica 2.</w:t>
      </w:r>
    </w:p>
    <w:p w:rsidR="006E706D" w:rsidRDefault="00C75439">
      <w:pPr>
        <w:spacing w:before="120" w:after="120"/>
      </w:pPr>
      <w:r>
        <w:t>Tablica 2. Wymiary kostki regularnej normalnej i łącznikowej oraz dopuszczalne odchyłki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5"/>
        <w:gridCol w:w="567"/>
        <w:gridCol w:w="567"/>
        <w:gridCol w:w="567"/>
        <w:gridCol w:w="545"/>
        <w:gridCol w:w="22"/>
        <w:gridCol w:w="709"/>
        <w:gridCol w:w="811"/>
        <w:gridCol w:w="890"/>
      </w:tblGrid>
      <w:tr w:rsidR="006E706D">
        <w:tc>
          <w:tcPr>
            <w:tcW w:w="2905" w:type="dxa"/>
            <w:tcBorders>
              <w:top w:val="single" w:sz="6" w:space="0" w:color="auto"/>
              <w:lef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Wyszczególnienie</w:t>
            </w:r>
          </w:p>
        </w:tc>
        <w:tc>
          <w:tcPr>
            <w:tcW w:w="2268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Wielkość</w:t>
            </w:r>
          </w:p>
          <w:p w:rsidR="006E706D" w:rsidRDefault="00C75439">
            <w:pPr>
              <w:jc w:val="center"/>
            </w:pPr>
            <w:r>
              <w:t>(cm)</w:t>
            </w:r>
          </w:p>
        </w:tc>
        <w:tc>
          <w:tcPr>
            <w:tcW w:w="24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Dopuszczalne odchyłki dla gatunku</w:t>
            </w:r>
            <w:proofErr w:type="gramStart"/>
            <w:r>
              <w:t xml:space="preserve">   (</w:t>
            </w:r>
            <w:proofErr w:type="gramEnd"/>
            <w:r>
              <w:t>cm)</w:t>
            </w:r>
          </w:p>
        </w:tc>
      </w:tr>
      <w:tr w:rsidR="006E706D">
        <w:tc>
          <w:tcPr>
            <w:tcW w:w="2905" w:type="dxa"/>
            <w:tcBorders>
              <w:left w:val="single" w:sz="6" w:space="0" w:color="auto"/>
              <w:bottom w:val="double" w:sz="6" w:space="0" w:color="auto"/>
            </w:tcBorders>
          </w:tcPr>
          <w:p w:rsidR="006E706D" w:rsidRDefault="006E706D"/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12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14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16</w:t>
            </w:r>
          </w:p>
        </w:tc>
        <w:tc>
          <w:tcPr>
            <w:tcW w:w="54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18</w:t>
            </w:r>
          </w:p>
        </w:tc>
        <w:tc>
          <w:tcPr>
            <w:tcW w:w="731" w:type="dxa"/>
            <w:gridSpan w:val="2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1</w:t>
            </w:r>
          </w:p>
        </w:tc>
        <w:tc>
          <w:tcPr>
            <w:tcW w:w="81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2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3</w:t>
            </w:r>
          </w:p>
        </w:tc>
      </w:tr>
      <w:tr w:rsidR="006E706D">
        <w:tc>
          <w:tcPr>
            <w:tcW w:w="29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</w:pPr>
            <w:r>
              <w:t>Wymiar a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12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14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16</w:t>
            </w:r>
          </w:p>
        </w:tc>
        <w:tc>
          <w:tcPr>
            <w:tcW w:w="54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18</w:t>
            </w:r>
          </w:p>
        </w:tc>
        <w:tc>
          <w:tcPr>
            <w:tcW w:w="731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0,5</w:t>
            </w:r>
          </w:p>
        </w:tc>
        <w:tc>
          <w:tcPr>
            <w:tcW w:w="811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0,7</w:t>
            </w:r>
          </w:p>
        </w:tc>
        <w:tc>
          <w:tcPr>
            <w:tcW w:w="89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1,0</w:t>
            </w:r>
          </w:p>
        </w:tc>
      </w:tr>
      <w:tr w:rsidR="006E706D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</w:pPr>
            <w:r>
              <w:t>Wymiar b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18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21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24</w:t>
            </w:r>
          </w:p>
        </w:tc>
        <w:tc>
          <w:tcPr>
            <w:tcW w:w="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27</w:t>
            </w:r>
          </w:p>
        </w:tc>
        <w:tc>
          <w:tcPr>
            <w:tcW w:w="7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0,7</w:t>
            </w:r>
          </w:p>
        </w:tc>
        <w:tc>
          <w:tcPr>
            <w:tcW w:w="81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1,0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1,2</w:t>
            </w:r>
          </w:p>
        </w:tc>
      </w:tr>
      <w:tr w:rsidR="006E706D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r>
              <w:t>Stosunek pola powierzchni dolnej (stopki) do górnej (czoła), nie mniejszy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7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1,0</w:t>
            </w:r>
          </w:p>
        </w:tc>
        <w:tc>
          <w:tcPr>
            <w:tcW w:w="81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0,8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0,7</w:t>
            </w:r>
          </w:p>
        </w:tc>
      </w:tr>
      <w:tr w:rsidR="006E706D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r>
              <w:t>Nierówności powierzchni górnej (czoła), nie większe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7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0,4</w:t>
            </w:r>
          </w:p>
        </w:tc>
        <w:tc>
          <w:tcPr>
            <w:tcW w:w="81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0,4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0,6</w:t>
            </w:r>
          </w:p>
        </w:tc>
      </w:tr>
      <w:tr w:rsidR="006E706D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r>
              <w:t>Wypukłość powierzchni bocznej, nie większa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7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0,4</w:t>
            </w:r>
          </w:p>
        </w:tc>
        <w:tc>
          <w:tcPr>
            <w:tcW w:w="81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0,8</w:t>
            </w:r>
          </w:p>
        </w:tc>
        <w:tc>
          <w:tcPr>
            <w:tcW w:w="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0,8</w:t>
            </w:r>
          </w:p>
        </w:tc>
      </w:tr>
      <w:tr w:rsidR="006E706D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r>
              <w:t>Nierówność powierzchni dolnej (stopki), nie większa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0,4</w:t>
            </w:r>
          </w:p>
        </w:tc>
        <w:tc>
          <w:tcPr>
            <w:tcW w:w="1701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nie bada się</w:t>
            </w:r>
          </w:p>
        </w:tc>
      </w:tr>
      <w:tr w:rsidR="006E706D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</w:pPr>
            <w:r>
              <w:t>Pęknięcia kostki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24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niedopuszczalne</w:t>
            </w:r>
          </w:p>
        </w:tc>
      </w:tr>
    </w:tbl>
    <w:p w:rsidR="006E706D" w:rsidRDefault="006E706D"/>
    <w:p w:rsidR="006E706D" w:rsidRDefault="00C75439">
      <w:r>
        <w:tab/>
        <w:t>Krawędzie co najmniej jednej powierzchni kostki gatunku 1 powinny być bez uszkodzeń. Pozostałe krawędzie kostki mogą mieć uszkodzenie długości nie większej niż pół wymiaru wysokości kostki (a), natomiast łączna ich długość nie powinna przekraczać wymiaru wysokości kostki (a).</w:t>
      </w:r>
    </w:p>
    <w:p w:rsidR="006E706D" w:rsidRDefault="00C75439">
      <w:r>
        <w:tab/>
        <w:t>Kostki gatunku 2 i 3 mogą mieć uszkodzenia krawędzi powierzchni czołowej o długości nie większej niż pół wymiaru wysokości kostki (a), natomiast łączna ich długość nie powinna przekraczać wielkości wymiaru wysokości kostki (a).</w:t>
      </w:r>
    </w:p>
    <w:p w:rsidR="006E706D" w:rsidRDefault="00C75439">
      <w:r>
        <w:tab/>
        <w:t>Uszkodzenia któregokolwiek z naroży kostki gatunku 1 i naroży powierzchni górnej (czoła) kostki gatunku 2 i 3 są niedopuszczalne.</w:t>
      </w:r>
    </w:p>
    <w:p w:rsidR="006E706D" w:rsidRDefault="00C75439">
      <w:r>
        <w:tab/>
        <w:t>Szerokość lub głębokość uszkodzenia krawędzi lub naroży nie powinna być większa niż 0,6 cm.</w:t>
      </w:r>
    </w:p>
    <w:p w:rsidR="006E706D" w:rsidRDefault="00C75439">
      <w:pPr>
        <w:spacing w:before="240"/>
      </w:pPr>
      <w:r>
        <w:rPr>
          <w:b/>
        </w:rPr>
        <w:t xml:space="preserve">2.2.5. </w:t>
      </w:r>
      <w:r>
        <w:t>Kształt i wymiary kostki nieregularnej</w:t>
      </w:r>
    </w:p>
    <w:p w:rsidR="006E706D" w:rsidRDefault="00C75439">
      <w:pPr>
        <w:spacing w:before="120"/>
      </w:pPr>
      <w:r>
        <w:lastRenderedPageBreak/>
        <w:tab/>
        <w:t>Kostka nieregularna powinna mieć kształt zbliżony do prostopadłościanu. Kształt kostki nieregularnej przedstawia rysunek 3.</w:t>
      </w:r>
    </w:p>
    <w:p w:rsidR="006E706D" w:rsidRDefault="0023071D">
      <w:pPr>
        <w:framePr w:hSpace="141" w:wrap="around" w:vAnchor="text" w:hAnchor="page" w:x="4891" w:y="359"/>
      </w:pPr>
      <w:r>
        <w:rPr>
          <w:noProof/>
        </w:rPr>
        <w:drawing>
          <wp:inline distT="0" distB="0" distL="0" distR="0">
            <wp:extent cx="1809750" cy="1314450"/>
            <wp:effectExtent l="19050" t="0" r="0" b="0"/>
            <wp:docPr id="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06D" w:rsidRDefault="006E706D">
      <w:pPr>
        <w:spacing w:before="120"/>
      </w:pPr>
    </w:p>
    <w:p w:rsidR="006E706D" w:rsidRDefault="006E706D">
      <w:pPr>
        <w:spacing w:before="120"/>
      </w:pPr>
    </w:p>
    <w:p w:rsidR="006E706D" w:rsidRDefault="006E706D">
      <w:pPr>
        <w:spacing w:before="120"/>
      </w:pPr>
    </w:p>
    <w:p w:rsidR="006E706D" w:rsidRDefault="006E706D">
      <w:pPr>
        <w:spacing w:before="120"/>
      </w:pPr>
    </w:p>
    <w:p w:rsidR="006E706D" w:rsidRDefault="006E706D">
      <w:pPr>
        <w:spacing w:before="120"/>
      </w:pPr>
    </w:p>
    <w:p w:rsidR="006E706D" w:rsidRDefault="006E706D">
      <w:pPr>
        <w:spacing w:before="120"/>
      </w:pPr>
    </w:p>
    <w:p w:rsidR="006E706D" w:rsidRDefault="006E706D">
      <w:pPr>
        <w:spacing w:before="120"/>
      </w:pPr>
    </w:p>
    <w:p w:rsidR="006E706D" w:rsidRDefault="00C75439">
      <w:pPr>
        <w:spacing w:before="120" w:after="240"/>
        <w:jc w:val="center"/>
      </w:pPr>
      <w:r>
        <w:t>Rysunek 3. Kształt kostki nieregularnej</w:t>
      </w:r>
    </w:p>
    <w:p w:rsidR="006E706D" w:rsidRDefault="00C75439">
      <w:pPr>
        <w:spacing w:before="120"/>
      </w:pPr>
      <w:r>
        <w:tab/>
        <w:t>Wymagania dotyczące wymiarów kostki nieregularnej przedstawia tablica 4.</w:t>
      </w:r>
    </w:p>
    <w:p w:rsidR="006E706D" w:rsidRDefault="00C75439">
      <w:r>
        <w:tab/>
        <w:t>Uszkodzenie krawędzi powierzchni górnej (czoła) oraz ich szerokość i głębokość nie powinny być większe niż podane dla gatunku 2 i 3 kostki regularnej.</w:t>
      </w:r>
    </w:p>
    <w:p w:rsidR="006E706D" w:rsidRDefault="00C75439">
      <w:r>
        <w:tab/>
        <w:t>Dopuszcza się uszkodzenie jednego naroża powierzchni górnej kostki o głębokości nie większej niż 0,6 cm.</w:t>
      </w:r>
    </w:p>
    <w:p w:rsidR="006E706D" w:rsidRDefault="00C75439">
      <w:pPr>
        <w:spacing w:before="120" w:after="120"/>
      </w:pPr>
      <w:r>
        <w:t>Tablica 4. Wymiary kostki nieregularnej oraz dopuszczalne odchyłki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5"/>
        <w:gridCol w:w="567"/>
        <w:gridCol w:w="567"/>
        <w:gridCol w:w="567"/>
        <w:gridCol w:w="567"/>
        <w:gridCol w:w="709"/>
        <w:gridCol w:w="843"/>
        <w:gridCol w:w="8"/>
        <w:gridCol w:w="850"/>
        <w:gridCol w:w="1439"/>
        <w:gridCol w:w="1439"/>
        <w:gridCol w:w="1439"/>
        <w:gridCol w:w="1439"/>
        <w:gridCol w:w="1439"/>
      </w:tblGrid>
      <w:tr w:rsidR="006E706D">
        <w:tc>
          <w:tcPr>
            <w:tcW w:w="2905" w:type="dxa"/>
            <w:tcBorders>
              <w:top w:val="single" w:sz="6" w:space="0" w:color="auto"/>
              <w:lef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Wyszczególnienie</w:t>
            </w:r>
          </w:p>
        </w:tc>
        <w:tc>
          <w:tcPr>
            <w:tcW w:w="226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Wielkość</w:t>
            </w:r>
          </w:p>
          <w:p w:rsidR="006E706D" w:rsidRDefault="00C75439">
            <w:pPr>
              <w:jc w:val="center"/>
            </w:pPr>
            <w:r>
              <w:t>(cm)</w:t>
            </w:r>
          </w:p>
        </w:tc>
        <w:tc>
          <w:tcPr>
            <w:tcW w:w="241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 xml:space="preserve">Dopuszczalne odchyłki dla gatunku  </w:t>
            </w:r>
          </w:p>
        </w:tc>
        <w:tc>
          <w:tcPr>
            <w:tcW w:w="1439" w:type="dxa"/>
          </w:tcPr>
          <w:p w:rsidR="006E706D" w:rsidRDefault="006E706D"/>
        </w:tc>
        <w:tc>
          <w:tcPr>
            <w:tcW w:w="1439" w:type="dxa"/>
          </w:tcPr>
          <w:p w:rsidR="006E706D" w:rsidRDefault="006E706D"/>
        </w:tc>
        <w:tc>
          <w:tcPr>
            <w:tcW w:w="1439" w:type="dxa"/>
          </w:tcPr>
          <w:p w:rsidR="006E706D" w:rsidRDefault="006E706D"/>
        </w:tc>
        <w:tc>
          <w:tcPr>
            <w:tcW w:w="1439" w:type="dxa"/>
          </w:tcPr>
          <w:p w:rsidR="006E706D" w:rsidRDefault="006E706D"/>
        </w:tc>
        <w:tc>
          <w:tcPr>
            <w:tcW w:w="1439" w:type="dxa"/>
          </w:tcPr>
          <w:p w:rsidR="006E706D" w:rsidRDefault="006E706D"/>
        </w:tc>
      </w:tr>
      <w:tr w:rsidR="006E706D">
        <w:trPr>
          <w:gridAfter w:val="5"/>
          <w:wAfter w:w="7195" w:type="dxa"/>
        </w:trPr>
        <w:tc>
          <w:tcPr>
            <w:tcW w:w="2905" w:type="dxa"/>
            <w:tcBorders>
              <w:left w:val="single" w:sz="6" w:space="0" w:color="auto"/>
              <w:bottom w:val="double" w:sz="6" w:space="0" w:color="auto"/>
            </w:tcBorders>
          </w:tcPr>
          <w:p w:rsidR="006E706D" w:rsidRDefault="006E706D"/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10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1</w:t>
            </w:r>
          </w:p>
        </w:tc>
        <w:tc>
          <w:tcPr>
            <w:tcW w:w="843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2</w:t>
            </w:r>
          </w:p>
        </w:tc>
        <w:tc>
          <w:tcPr>
            <w:tcW w:w="858" w:type="dxa"/>
            <w:gridSpan w:val="2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6E706D" w:rsidRDefault="00C75439">
            <w:pPr>
              <w:jc w:val="center"/>
            </w:pPr>
            <w:r>
              <w:t>3</w:t>
            </w:r>
          </w:p>
        </w:tc>
      </w:tr>
      <w:tr w:rsidR="006E706D">
        <w:trPr>
          <w:gridAfter w:val="5"/>
          <w:wAfter w:w="7195" w:type="dxa"/>
        </w:trPr>
        <w:tc>
          <w:tcPr>
            <w:tcW w:w="29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</w:pPr>
            <w:r>
              <w:t>Wymiar a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5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6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8</w:t>
            </w:r>
          </w:p>
        </w:tc>
        <w:tc>
          <w:tcPr>
            <w:tcW w:w="56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t>10</w:t>
            </w:r>
          </w:p>
        </w:tc>
        <w:tc>
          <w:tcPr>
            <w:tcW w:w="70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1,0</w:t>
            </w:r>
          </w:p>
        </w:tc>
        <w:tc>
          <w:tcPr>
            <w:tcW w:w="843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1,0</w:t>
            </w:r>
          </w:p>
        </w:tc>
        <w:tc>
          <w:tcPr>
            <w:tcW w:w="858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1,0</w:t>
            </w:r>
          </w:p>
        </w:tc>
      </w:tr>
      <w:tr w:rsidR="006E706D">
        <w:trPr>
          <w:gridAfter w:val="5"/>
          <w:wAfter w:w="7195" w:type="dxa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r>
              <w:t>Stosunek pola powierzchni dolnej (stopki) do górnej (czoła), w cm, nie mniejszy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0,7</w:t>
            </w:r>
          </w:p>
        </w:tc>
        <w:tc>
          <w:tcPr>
            <w:tcW w:w="84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0,6</w:t>
            </w:r>
          </w:p>
        </w:tc>
        <w:tc>
          <w:tcPr>
            <w:tcW w:w="8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6E706D">
            <w:pPr>
              <w:jc w:val="center"/>
            </w:pPr>
          </w:p>
          <w:p w:rsidR="006E706D" w:rsidRDefault="00C75439">
            <w:pPr>
              <w:jc w:val="center"/>
            </w:pPr>
            <w:r>
              <w:t>0,5</w:t>
            </w:r>
          </w:p>
        </w:tc>
      </w:tr>
      <w:tr w:rsidR="006E706D">
        <w:trPr>
          <w:gridAfter w:val="5"/>
          <w:wAfter w:w="7195" w:type="dxa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r>
              <w:t>Nierówności powierzchni górnej (czoła</w:t>
            </w:r>
            <w:proofErr w:type="gramStart"/>
            <w:r>
              <w:t>),w</w:t>
            </w:r>
            <w:proofErr w:type="gramEnd"/>
            <w:r>
              <w:t xml:space="preserve"> cm, nie większe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0,4</w:t>
            </w:r>
          </w:p>
        </w:tc>
        <w:tc>
          <w:tcPr>
            <w:tcW w:w="84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0,6</w:t>
            </w:r>
          </w:p>
        </w:tc>
        <w:tc>
          <w:tcPr>
            <w:tcW w:w="8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sym w:font="Symbol" w:char="F0B1"/>
            </w:r>
            <w:r>
              <w:t xml:space="preserve"> 0,8</w:t>
            </w:r>
          </w:p>
        </w:tc>
      </w:tr>
      <w:tr w:rsidR="006E706D">
        <w:trPr>
          <w:gridAfter w:val="5"/>
          <w:wAfter w:w="7195" w:type="dxa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r>
              <w:t>Wypukłość powierzchni bocznej, w cm, nie większa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0,6</w:t>
            </w:r>
          </w:p>
        </w:tc>
        <w:tc>
          <w:tcPr>
            <w:tcW w:w="843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0,6</w:t>
            </w:r>
          </w:p>
        </w:tc>
        <w:tc>
          <w:tcPr>
            <w:tcW w:w="85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0,8</w:t>
            </w:r>
          </w:p>
        </w:tc>
      </w:tr>
      <w:tr w:rsidR="006E706D">
        <w:trPr>
          <w:gridAfter w:val="4"/>
          <w:wAfter w:w="5756" w:type="dxa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r>
              <w:t>Odchyłki od kąta prostego krawędzi powierzchni górnej (czoła), w stopniach, nie większe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sym w:font="Symbol" w:char="F0B1"/>
            </w:r>
            <w:r>
              <w:t xml:space="preserve"> 6</w:t>
            </w:r>
          </w:p>
        </w:tc>
        <w:tc>
          <w:tcPr>
            <w:tcW w:w="851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sym w:font="Symbol" w:char="F0B1"/>
            </w:r>
            <w:r>
              <w:t xml:space="preserve"> 8</w:t>
            </w:r>
          </w:p>
        </w:tc>
        <w:tc>
          <w:tcPr>
            <w:tcW w:w="85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sym w:font="Symbol" w:char="F0B1"/>
            </w:r>
            <w:r>
              <w:t>10</w:t>
            </w:r>
          </w:p>
        </w:tc>
        <w:tc>
          <w:tcPr>
            <w:tcW w:w="1439" w:type="dxa"/>
          </w:tcPr>
          <w:p w:rsidR="006E706D" w:rsidRDefault="006E706D"/>
        </w:tc>
      </w:tr>
      <w:tr w:rsidR="006E706D">
        <w:trPr>
          <w:gridAfter w:val="4"/>
          <w:wAfter w:w="5756" w:type="dxa"/>
        </w:trPr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60"/>
            </w:pPr>
            <w:r>
              <w:t>Odchylenie od równoległości płaszczyzny powierzchni dolnej w stosunku do górnej, w stopniach, nie większe niż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sym w:font="Symbol" w:char="F0B1"/>
            </w:r>
            <w:r>
              <w:t xml:space="preserve"> 6</w:t>
            </w:r>
          </w:p>
        </w:tc>
        <w:tc>
          <w:tcPr>
            <w:tcW w:w="851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sym w:font="Symbol" w:char="F0B1"/>
            </w:r>
            <w:r>
              <w:t xml:space="preserve"> 8</w:t>
            </w:r>
          </w:p>
        </w:tc>
        <w:tc>
          <w:tcPr>
            <w:tcW w:w="85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6E706D" w:rsidRDefault="00C75439">
            <w:pPr>
              <w:spacing w:before="360"/>
              <w:jc w:val="center"/>
            </w:pPr>
            <w:r>
              <w:sym w:font="Symbol" w:char="F0B1"/>
            </w:r>
            <w:r>
              <w:t>10</w:t>
            </w:r>
          </w:p>
        </w:tc>
        <w:tc>
          <w:tcPr>
            <w:tcW w:w="1439" w:type="dxa"/>
          </w:tcPr>
          <w:p w:rsidR="006E706D" w:rsidRDefault="006E706D"/>
        </w:tc>
      </w:tr>
    </w:tbl>
    <w:p w:rsidR="006E706D" w:rsidRDefault="006E706D"/>
    <w:p w:rsidR="006E706D" w:rsidRDefault="00C75439">
      <w:pPr>
        <w:pStyle w:val="Nagwek2"/>
      </w:pPr>
      <w:r>
        <w:t>2.3. Krawężniki</w:t>
      </w:r>
    </w:p>
    <w:p w:rsidR="006E706D" w:rsidRDefault="00C75439">
      <w:r>
        <w:tab/>
        <w:t>Wykonanie krawężników kamiennych powinno odpowiadać wymaganiom podanym w ST D-08.01.02 „Krawężniki kamienne”.</w:t>
      </w:r>
    </w:p>
    <w:p w:rsidR="006E706D" w:rsidRDefault="00C75439">
      <w:pPr>
        <w:pStyle w:val="Nagwek2"/>
      </w:pPr>
      <w:r>
        <w:t>2.4. Cement</w:t>
      </w:r>
    </w:p>
    <w:p w:rsidR="006E706D" w:rsidRDefault="00C75439">
      <w:r>
        <w:tab/>
        <w:t>Cement stosowany do podsypki i wypełnienia spoin powinien być cementem portlandzkim klasy 32,5, odpowiadający wymaganiom PN-B-19701 [9].</w:t>
      </w:r>
    </w:p>
    <w:p w:rsidR="006E706D" w:rsidRDefault="00C75439">
      <w:r>
        <w:tab/>
        <w:t>Transport i przechowywanie cementu powinny być zgodne z BN-88/6731-08 [13].</w:t>
      </w:r>
    </w:p>
    <w:p w:rsidR="006E706D" w:rsidRDefault="00C75439">
      <w:pPr>
        <w:pStyle w:val="Nagwek2"/>
      </w:pPr>
      <w:r>
        <w:t>2.5. Kruszywo</w:t>
      </w:r>
    </w:p>
    <w:p w:rsidR="006E706D" w:rsidRDefault="00C75439">
      <w:r>
        <w:tab/>
        <w:t>Kruszywo na podsypkę i do wypełniania spoin powinno odpowiadać wymaganiom normy PN-B-06712 [7].</w:t>
      </w:r>
    </w:p>
    <w:p w:rsidR="006E706D" w:rsidRDefault="00C75439">
      <w:r>
        <w:tab/>
        <w:t>Na podsypkę stosuje się mieszankę kruszywa naturalnego o frakcji od 0 do 8 mm, a do zaprawy cementowo-piaskowej o frakcji od 0 do 4 mm.</w:t>
      </w:r>
    </w:p>
    <w:p w:rsidR="006E706D" w:rsidRDefault="00C75439">
      <w:r>
        <w:tab/>
        <w:t>Zawartość pyłów w kruszywie na podsypkę cementowo-żwirową i do zaprawy cementowo-piaskowej nie może przekraczać 3%, a na podsypkę żwirową - 8%.</w:t>
      </w:r>
    </w:p>
    <w:p w:rsidR="006E706D" w:rsidRDefault="00C75439">
      <w:r>
        <w:lastRenderedPageBreak/>
        <w:tab/>
        <w:t>Kruszywo należy przechowywać w warunkach zabezpieczających je przed zanieczyszczeniem oraz zmieszaniem z kruszywami innych klas, gatunków, frakcji (grupy frakcji).</w:t>
      </w:r>
    </w:p>
    <w:p w:rsidR="006E706D" w:rsidRDefault="00C75439">
      <w:r>
        <w:tab/>
        <w:t>Pozostałe wymagania i badania wg PN-B-06712 [7].</w:t>
      </w:r>
    </w:p>
    <w:p w:rsidR="006E706D" w:rsidRDefault="00C75439">
      <w:pPr>
        <w:pStyle w:val="Nagwek2"/>
      </w:pPr>
      <w:r>
        <w:t>2.6. Woda</w:t>
      </w:r>
    </w:p>
    <w:p w:rsidR="006E706D" w:rsidRDefault="00C75439">
      <w:r>
        <w:tab/>
        <w:t>Woda stosowana do podsypki i zaprawy cementowo-piaskowej, powinna odpowiadać wymaganiom PN-B-32250 [10]. Powinna to być woda „odmiany 1”.</w:t>
      </w:r>
    </w:p>
    <w:p w:rsidR="006E706D" w:rsidRDefault="00C75439">
      <w:r>
        <w:tab/>
        <w:t>Badania wody należy wykonywać:</w:t>
      </w:r>
    </w:p>
    <w:p w:rsidR="006E706D" w:rsidRDefault="00C75439" w:rsidP="00C75439">
      <w:pPr>
        <w:numPr>
          <w:ilvl w:val="0"/>
          <w:numId w:val="1"/>
        </w:numPr>
      </w:pPr>
      <w:r>
        <w:t>w przypadku nowego źródła poboru wody,</w:t>
      </w:r>
    </w:p>
    <w:p w:rsidR="006E706D" w:rsidRDefault="00C75439" w:rsidP="00C75439">
      <w:pPr>
        <w:numPr>
          <w:ilvl w:val="0"/>
          <w:numId w:val="1"/>
        </w:numPr>
      </w:pPr>
      <w:r>
        <w:t>w przypadku podejrzeń dotyczących zmiany parametrów wody, np. zmętnienia, zapachu, barwy.</w:t>
      </w:r>
    </w:p>
    <w:p w:rsidR="006E706D" w:rsidRDefault="00C75439">
      <w:pPr>
        <w:pStyle w:val="Nagwek2"/>
      </w:pPr>
      <w:r>
        <w:t>2.7. Masa zalewowa</w:t>
      </w:r>
    </w:p>
    <w:p w:rsidR="006E706D" w:rsidRDefault="00C75439">
      <w:r>
        <w:tab/>
        <w:t>Masa zalewowa do wypełniania spoin i szczelin dylatacyjnych w nawierzchniach z kostki kamiennej powinna być stosowana na gorąco i odpowiadać wymaganiom normy BN-74/6771-04 [14] lub aprobaty technicznej.</w:t>
      </w:r>
    </w:p>
    <w:p w:rsidR="006E706D" w:rsidRDefault="00C75439">
      <w:pPr>
        <w:pStyle w:val="Nagwek1"/>
      </w:pPr>
      <w:bookmarkStart w:id="13" w:name="_Toc422115848"/>
      <w:r>
        <w:t>3. Sprzęt</w:t>
      </w:r>
      <w:bookmarkEnd w:id="13"/>
    </w:p>
    <w:p w:rsidR="006E706D" w:rsidRDefault="00C75439">
      <w:pPr>
        <w:pStyle w:val="Nagwek2"/>
      </w:pPr>
      <w:r>
        <w:t>3.1. Ogólne wymagania dotyczące sprzętu</w:t>
      </w:r>
    </w:p>
    <w:p w:rsidR="006E706D" w:rsidRDefault="00C75439">
      <w:r>
        <w:tab/>
        <w:t xml:space="preserve">Ogólne wymagania dotyczące sprzętu podano w </w:t>
      </w:r>
      <w:r w:rsidR="0013189D">
        <w:t>ST D</w:t>
      </w:r>
      <w:r>
        <w:t>-00.00.00 „Wymagania ogólne” pkt 3.</w:t>
      </w:r>
    </w:p>
    <w:p w:rsidR="006E706D" w:rsidRDefault="00C75439">
      <w:pPr>
        <w:pStyle w:val="Nagwek2"/>
      </w:pPr>
      <w:r>
        <w:t>3.2. Sprzęt do wykonania nawierzchni z kostki kamiennej</w:t>
      </w:r>
    </w:p>
    <w:p w:rsidR="006E706D" w:rsidRDefault="00C75439">
      <w:r>
        <w:tab/>
        <w:t>Wykonawca przystępujący do wykonania nawierzchni z kostek kamiennych powinien wykazać się możliwością korzystania z następującego sprzętu:</w:t>
      </w:r>
    </w:p>
    <w:p w:rsidR="006E706D" w:rsidRDefault="00C75439" w:rsidP="00C75439">
      <w:pPr>
        <w:numPr>
          <w:ilvl w:val="0"/>
          <w:numId w:val="1"/>
        </w:numPr>
      </w:pPr>
      <w:r>
        <w:t>betoniarki, do wytwarzania betonu i zapraw oraz przygotowywania podsypki cementowo-piaskowej,</w:t>
      </w:r>
    </w:p>
    <w:p w:rsidR="006E706D" w:rsidRDefault="00C75439" w:rsidP="00C75439">
      <w:pPr>
        <w:numPr>
          <w:ilvl w:val="0"/>
          <w:numId w:val="1"/>
        </w:numPr>
      </w:pPr>
      <w:r>
        <w:t>ubijaków ręcznych i mechanicznych, do ubijania kostki,</w:t>
      </w:r>
    </w:p>
    <w:p w:rsidR="006E706D" w:rsidRDefault="00C75439" w:rsidP="00C75439">
      <w:pPr>
        <w:numPr>
          <w:ilvl w:val="0"/>
          <w:numId w:val="1"/>
        </w:numPr>
      </w:pPr>
      <w:r>
        <w:t>wibratorów płytowych i lekkich walców wibracyjnych, do ubijania kostki po pierwszym ubiciu ręcznym.</w:t>
      </w:r>
    </w:p>
    <w:p w:rsidR="006E706D" w:rsidRDefault="00C75439">
      <w:pPr>
        <w:pStyle w:val="Nagwek1"/>
      </w:pPr>
      <w:bookmarkStart w:id="14" w:name="_Toc422115849"/>
      <w:r>
        <w:t>4. transport</w:t>
      </w:r>
      <w:bookmarkEnd w:id="14"/>
    </w:p>
    <w:p w:rsidR="006E706D" w:rsidRDefault="00C75439">
      <w:pPr>
        <w:pStyle w:val="Nagwek2"/>
      </w:pPr>
      <w:r>
        <w:t>4.1. Ogólne wymagania dotyczące transportu</w:t>
      </w:r>
    </w:p>
    <w:p w:rsidR="006E706D" w:rsidRDefault="00C75439">
      <w:pPr>
        <w:pStyle w:val="Nagwek2"/>
        <w:rPr>
          <w:b w:val="0"/>
        </w:rPr>
      </w:pPr>
      <w:r>
        <w:tab/>
      </w:r>
      <w:r>
        <w:rPr>
          <w:b w:val="0"/>
        </w:rPr>
        <w:t>Ogólne wymagania dotyczące transportu podano w ST D-00.00.00 „Wymagania ogólne” pkt 4.</w:t>
      </w:r>
    </w:p>
    <w:p w:rsidR="006E706D" w:rsidRDefault="00C75439">
      <w:pPr>
        <w:pStyle w:val="Nagwek2"/>
      </w:pPr>
      <w:r>
        <w:t>4.2. Transport materiałów</w:t>
      </w:r>
    </w:p>
    <w:p w:rsidR="006E706D" w:rsidRDefault="00C75439">
      <w:r>
        <w:rPr>
          <w:b/>
        </w:rPr>
        <w:t xml:space="preserve">4.2.1. </w:t>
      </w:r>
      <w:r>
        <w:t>Transport kostek kamiennych</w:t>
      </w:r>
    </w:p>
    <w:p w:rsidR="006E706D" w:rsidRDefault="00C75439">
      <w:pPr>
        <w:spacing w:before="120"/>
      </w:pPr>
      <w:r>
        <w:tab/>
        <w:t>Kostki kamienne przewozi się dowolnymi środkami transportowymi.</w:t>
      </w:r>
    </w:p>
    <w:p w:rsidR="006E706D" w:rsidRDefault="00C75439">
      <w:r>
        <w:tab/>
        <w:t>Kostkę regularną i rzędową należy układać na podłodze obok siebie tak, aby wypełniła całą powierzchnię środka transportowego. Na tak ułożonej warstwie należy bezpośrednio układać następne warstwy.</w:t>
      </w:r>
    </w:p>
    <w:p w:rsidR="006E706D" w:rsidRDefault="00C75439">
      <w:r>
        <w:tab/>
        <w:t>Kostkę nieregularną przewozi się luźno usypaną. Ładowanie ręczne kostek regularnych i rzędowych powinno być wykonywane bez rzucania. Przy użyciu przenośników taśmowych, kostki regularne i rzędowe powinny być podawane i odbierane ręcznie.</w:t>
      </w:r>
    </w:p>
    <w:p w:rsidR="006E706D" w:rsidRDefault="00C75439">
      <w:r>
        <w:tab/>
        <w:t>Kostkę regularną i rzędową należy ustawiać w stosy. Kostkę nieregularną można składować w pryzmach.</w:t>
      </w:r>
    </w:p>
    <w:p w:rsidR="006E706D" w:rsidRDefault="00C75439">
      <w:r>
        <w:tab/>
        <w:t>Wysokość stosu lub pryzm nie powinna przekraczać 1 m.</w:t>
      </w:r>
    </w:p>
    <w:p w:rsidR="006E706D" w:rsidRDefault="00C75439">
      <w:pPr>
        <w:spacing w:before="120"/>
      </w:pPr>
      <w:proofErr w:type="gramStart"/>
      <w:r>
        <w:rPr>
          <w:b/>
        </w:rPr>
        <w:t xml:space="preserve">4.2.2. </w:t>
      </w:r>
      <w:r>
        <w:t xml:space="preserve"> Transport</w:t>
      </w:r>
      <w:proofErr w:type="gramEnd"/>
      <w:r>
        <w:t xml:space="preserve"> kruszywa</w:t>
      </w:r>
    </w:p>
    <w:p w:rsidR="006E706D" w:rsidRDefault="00C75439">
      <w:pPr>
        <w:spacing w:before="120"/>
      </w:pPr>
      <w:r>
        <w:tab/>
        <w:t>Kruszywo można przewozić dowolnymi środkami transportowymi w warunkach zabezpieczających je przed rozsypywaniem i zanieczyszczeniem.</w:t>
      </w:r>
    </w:p>
    <w:p w:rsidR="006E706D" w:rsidRDefault="00C75439">
      <w:pPr>
        <w:pStyle w:val="Nagwek1"/>
      </w:pPr>
      <w:bookmarkStart w:id="15" w:name="_Toc422115850"/>
      <w:r>
        <w:t>5. wykonanie robót</w:t>
      </w:r>
      <w:bookmarkEnd w:id="15"/>
    </w:p>
    <w:p w:rsidR="006E706D" w:rsidRDefault="00C75439">
      <w:pPr>
        <w:pStyle w:val="Nagwek2"/>
      </w:pPr>
      <w:r>
        <w:t>5.1. Ogólne zasady wykonania robót</w:t>
      </w:r>
    </w:p>
    <w:p w:rsidR="006E706D" w:rsidRDefault="00C75439">
      <w:r>
        <w:tab/>
        <w:t>Ogólne zasady wykonania robót podano w ST D-00.00.00 „Wymagania ogólne” pkt 5.</w:t>
      </w:r>
    </w:p>
    <w:p w:rsidR="006E706D" w:rsidRDefault="00C75439">
      <w:pPr>
        <w:pStyle w:val="Nagwek2"/>
      </w:pPr>
      <w:r>
        <w:t>5.2. Przygotowanie podbudowy</w:t>
      </w:r>
    </w:p>
    <w:p w:rsidR="006E706D" w:rsidRDefault="00C75439">
      <w:r>
        <w:tab/>
        <w:t xml:space="preserve">Jeżeli w dokumentacji projektowej lub SST przewidziano wykonanie nawierzchni z kostki kamiennej na podbudowie np. z chudego betonu, </w:t>
      </w:r>
      <w:r w:rsidR="007E284B">
        <w:t>kruszywa łamanego</w:t>
      </w:r>
      <w:r>
        <w:t xml:space="preserve"> itp. to warunki wykonania podbudowy powinny odpowiadać wymaganiom zawartym w odpowiednich ST:</w:t>
      </w:r>
    </w:p>
    <w:p w:rsidR="006E706D" w:rsidRDefault="002C555B" w:rsidP="00C75439">
      <w:pPr>
        <w:numPr>
          <w:ilvl w:val="0"/>
          <w:numId w:val="1"/>
        </w:numPr>
      </w:pPr>
      <w:r>
        <w:t>D-04.04.01</w:t>
      </w:r>
      <w:r w:rsidR="00C75439">
        <w:t xml:space="preserve">   Podbudowa z </w:t>
      </w:r>
      <w:r>
        <w:t>kruszywa naturalnego, łamanego stabilizowanego mechanicznie</w:t>
      </w:r>
    </w:p>
    <w:p w:rsidR="007E284B" w:rsidRDefault="007E284B" w:rsidP="00C75439">
      <w:pPr>
        <w:numPr>
          <w:ilvl w:val="0"/>
          <w:numId w:val="1"/>
        </w:numPr>
      </w:pPr>
      <w:r>
        <w:t>D-04.06.01   Podbudowa z betonu</w:t>
      </w:r>
    </w:p>
    <w:p w:rsidR="006E706D" w:rsidRDefault="006E706D"/>
    <w:p w:rsidR="006E706D" w:rsidRDefault="00C75439">
      <w:pPr>
        <w:pStyle w:val="Nagwek2"/>
      </w:pPr>
      <w:r>
        <w:t>5.3. Obramowanie nawierzchni</w:t>
      </w:r>
    </w:p>
    <w:p w:rsidR="006E706D" w:rsidRDefault="00C75439">
      <w:r>
        <w:tab/>
        <w:t>Do obramowania nawierzchni kostkowych stosuje się krawężniki betonowe uliczne, betonowe drogowe i kamienne drogowe, odpowiadające wymaganiom norm wymienionych w pkt 2.3.</w:t>
      </w:r>
    </w:p>
    <w:p w:rsidR="006E706D" w:rsidRDefault="00C75439">
      <w:r>
        <w:tab/>
        <w:t xml:space="preserve">Rodzaj obramowania nawierzchni powinien być zgodny z dokumentacją projektową, SST lub wskazaniami </w:t>
      </w:r>
      <w:r w:rsidR="007249E2">
        <w:t>Zamawiającego</w:t>
      </w:r>
      <w:r>
        <w:t>.</w:t>
      </w:r>
    </w:p>
    <w:p w:rsidR="006E706D" w:rsidRDefault="00C75439">
      <w:r>
        <w:tab/>
        <w:t>Ustawienie krawężników powinno być zgodne z wymaganiami zawartymi w ST D-08.01.02 „Krawężniki kamienne”.</w:t>
      </w:r>
    </w:p>
    <w:p w:rsidR="006E706D" w:rsidRDefault="00C75439">
      <w:pPr>
        <w:pStyle w:val="Nagwek2"/>
      </w:pPr>
      <w:r>
        <w:t>5.4. Podsypka</w:t>
      </w:r>
    </w:p>
    <w:p w:rsidR="006E706D" w:rsidRDefault="00C75439">
      <w:r>
        <w:tab/>
        <w:t>Do wykonania nawierzchni z kostki kamiennej można stosować jeden z następujących rodzajów podsypki:</w:t>
      </w:r>
    </w:p>
    <w:p w:rsidR="006E706D" w:rsidRDefault="00C75439" w:rsidP="00C75439">
      <w:pPr>
        <w:numPr>
          <w:ilvl w:val="0"/>
          <w:numId w:val="1"/>
        </w:numPr>
      </w:pPr>
      <w:r>
        <w:t>podsypka cementowo-żwirowa, cementowo-piaskowa,</w:t>
      </w:r>
    </w:p>
    <w:p w:rsidR="006E706D" w:rsidRDefault="00C75439" w:rsidP="00C75439">
      <w:pPr>
        <w:numPr>
          <w:ilvl w:val="0"/>
          <w:numId w:val="1"/>
        </w:numPr>
      </w:pPr>
      <w:r>
        <w:t>podsypka bitumiczno-żwirowa,</w:t>
      </w:r>
    </w:p>
    <w:p w:rsidR="006E706D" w:rsidRDefault="00C75439" w:rsidP="00C75439">
      <w:pPr>
        <w:numPr>
          <w:ilvl w:val="0"/>
          <w:numId w:val="1"/>
        </w:numPr>
      </w:pPr>
      <w:r>
        <w:t>podsypka żwirowa lub piaskowa.</w:t>
      </w:r>
    </w:p>
    <w:p w:rsidR="006E706D" w:rsidRDefault="00C75439">
      <w:r>
        <w:tab/>
        <w:t xml:space="preserve">Rodzaj zastosowanej podsypki powinien być zgodny z dokumentacją projektową, SST lub wskazaniami </w:t>
      </w:r>
      <w:r w:rsidR="002C555B">
        <w:t>Zamawiającego</w:t>
      </w:r>
      <w:r>
        <w:t>.</w:t>
      </w:r>
    </w:p>
    <w:p w:rsidR="006E706D" w:rsidRDefault="00C75439">
      <w:r>
        <w:tab/>
        <w:t>Wymagania dla materiałów stosowanych na podsypkę powinny</w:t>
      </w:r>
      <w:r w:rsidR="007249E2">
        <w:t xml:space="preserve"> być zgodne z pkt 2 niniejszej </w:t>
      </w:r>
      <w:r>
        <w:t>ST oraz z PN-S-96026 [12].</w:t>
      </w:r>
    </w:p>
    <w:p w:rsidR="006E706D" w:rsidRDefault="00C75439">
      <w:r>
        <w:tab/>
        <w:t>Grubość podsypki powinna być zgodna z dokumentacją projektową i SST.</w:t>
      </w:r>
    </w:p>
    <w:p w:rsidR="006E706D" w:rsidRDefault="00C75439">
      <w:r>
        <w:tab/>
        <w:t>Współczynnik wodnocementowy dla podsypki cementowo-piaskowej lub cementowo-żwirowej, powinien wynosić od 0,20 do 0,25, a wytrzym</w:t>
      </w:r>
      <w:r w:rsidR="002C555B">
        <w:t xml:space="preserve">ałość na ściskanie </w:t>
      </w:r>
      <w:r>
        <w:t>R</w:t>
      </w:r>
      <w:r>
        <w:rPr>
          <w:vertAlign w:val="subscript"/>
        </w:rPr>
        <w:t>7</w:t>
      </w:r>
      <w:r>
        <w:t xml:space="preserve"> = 10 </w:t>
      </w:r>
      <w:proofErr w:type="spellStart"/>
      <w:r>
        <w:t>MPa</w:t>
      </w:r>
      <w:proofErr w:type="spellEnd"/>
      <w:r>
        <w:t>, R</w:t>
      </w:r>
      <w:r>
        <w:rPr>
          <w:vertAlign w:val="subscript"/>
        </w:rPr>
        <w:t>28</w:t>
      </w:r>
      <w:r>
        <w:t xml:space="preserve"> = 14 </w:t>
      </w:r>
      <w:proofErr w:type="spellStart"/>
      <w:r>
        <w:t>MPa</w:t>
      </w:r>
      <w:proofErr w:type="spellEnd"/>
      <w:r>
        <w:t xml:space="preserve">. </w:t>
      </w:r>
    </w:p>
    <w:p w:rsidR="006E706D" w:rsidRDefault="00C75439">
      <w:pPr>
        <w:pStyle w:val="Nagwek2"/>
      </w:pPr>
      <w:r>
        <w:t>5.5. Układanie nawierzchni z kostki kamiennej</w:t>
      </w:r>
    </w:p>
    <w:p w:rsidR="006E706D" w:rsidRDefault="00C75439">
      <w:r>
        <w:rPr>
          <w:b/>
        </w:rPr>
        <w:t xml:space="preserve">5.5.1. </w:t>
      </w:r>
      <w:r>
        <w:t>Układanie kostki nieregularnej</w:t>
      </w:r>
    </w:p>
    <w:p w:rsidR="006E706D" w:rsidRDefault="00C75439">
      <w:pPr>
        <w:spacing w:before="120"/>
      </w:pPr>
      <w:r>
        <w:tab/>
        <w:t>Kostkę można układać w różne desenie:</w:t>
      </w:r>
    </w:p>
    <w:p w:rsidR="006E706D" w:rsidRDefault="00C75439" w:rsidP="00C75439">
      <w:pPr>
        <w:numPr>
          <w:ilvl w:val="0"/>
          <w:numId w:val="1"/>
        </w:numPr>
      </w:pPr>
      <w:r>
        <w:t>deseń rzędowy prosty, który uzyskuje się przez układanie kostki rzędami prostopadłymi do osi drogi,</w:t>
      </w:r>
    </w:p>
    <w:p w:rsidR="006E706D" w:rsidRDefault="00C75439" w:rsidP="00C75439">
      <w:pPr>
        <w:numPr>
          <w:ilvl w:val="0"/>
          <w:numId w:val="1"/>
        </w:numPr>
      </w:pPr>
      <w:r>
        <w:t>deseń rzędowy ukośny, który otrzymuje się przez układanie kostki rzędami pod kątem 45</w:t>
      </w:r>
      <w:r>
        <w:rPr>
          <w:vertAlign w:val="superscript"/>
        </w:rPr>
        <w:t>o</w:t>
      </w:r>
      <w:r>
        <w:t xml:space="preserve"> do osi drogi,</w:t>
      </w:r>
    </w:p>
    <w:p w:rsidR="006E706D" w:rsidRDefault="00C75439" w:rsidP="00C75439">
      <w:pPr>
        <w:numPr>
          <w:ilvl w:val="0"/>
          <w:numId w:val="1"/>
        </w:numPr>
      </w:pPr>
      <w:r>
        <w:t>deseń w jodełkę, który otrzymuje się przez układanie kostki pod kątem 45</w:t>
      </w:r>
      <w:r>
        <w:rPr>
          <w:vertAlign w:val="superscript"/>
        </w:rPr>
        <w:t>o</w:t>
      </w:r>
      <w:r>
        <w:t xml:space="preserve"> w przeciwne strony na każdej połowie jezdni,</w:t>
      </w:r>
    </w:p>
    <w:p w:rsidR="006E706D" w:rsidRDefault="00C75439" w:rsidP="00C75439">
      <w:pPr>
        <w:numPr>
          <w:ilvl w:val="0"/>
          <w:numId w:val="1"/>
        </w:numPr>
      </w:pPr>
      <w:r>
        <w:t>deseń łukowy, który otrzymuje się przez układanie kostki w kształcie łuku lub innych krzywych.</w:t>
      </w:r>
    </w:p>
    <w:p w:rsidR="006E706D" w:rsidRDefault="00C75439">
      <w:r>
        <w:tab/>
        <w:t xml:space="preserve">Deseń nawierzchni z kostki kamiennej nieregularnej powinien być dostosowany do wielkości kostki. Przy różnych wymiarach kostki, zaleca się układanie jej w formie desenia łukowego, </w:t>
      </w:r>
      <w:proofErr w:type="gramStart"/>
      <w:r>
        <w:t>który</w:t>
      </w:r>
      <w:proofErr w:type="gramEnd"/>
      <w:r>
        <w:t xml:space="preserve"> poza tym nie wymaga przycinania kostek przy krawężnikach.</w:t>
      </w:r>
    </w:p>
    <w:p w:rsidR="006E706D" w:rsidRDefault="00C75439">
      <w:r>
        <w:tab/>
        <w:t>Szerokość spoin między kostkami nie powinna przekraczać 12 mm. Spoiny w sąsiednich rzędach powinny się mijać co najmniej o 1/4 szerokości kostki.</w:t>
      </w:r>
    </w:p>
    <w:p w:rsidR="006E706D" w:rsidRDefault="00C75439">
      <w:r>
        <w:tab/>
        <w:t>Kostka użyta do układania nawierzchni powinna być jednego gatunku i z jednego rodzaju skał. Dla rozgraniczenia kierunków ruchu na jezdni, powinien być ułożony pas podłużny z jednego lub dwóch rzędów kostek o odmiennym kolorze.</w:t>
      </w:r>
    </w:p>
    <w:p w:rsidR="006E706D" w:rsidRDefault="00C75439">
      <w:pPr>
        <w:spacing w:before="120"/>
      </w:pPr>
      <w:r>
        <w:rPr>
          <w:b/>
        </w:rPr>
        <w:t xml:space="preserve">5.5.2. </w:t>
      </w:r>
      <w:r>
        <w:t>Układanie kostki regularnej</w:t>
      </w:r>
    </w:p>
    <w:p w:rsidR="006E706D" w:rsidRDefault="00C75439">
      <w:pPr>
        <w:spacing w:before="120"/>
      </w:pPr>
      <w:r>
        <w:tab/>
        <w:t xml:space="preserve">Kostka regularna </w:t>
      </w:r>
      <w:r w:rsidR="00397975">
        <w:t xml:space="preserve">będzie </w:t>
      </w:r>
      <w:r>
        <w:t>układana:</w:t>
      </w:r>
    </w:p>
    <w:p w:rsidR="006E706D" w:rsidRDefault="00C75439" w:rsidP="00C75439">
      <w:pPr>
        <w:numPr>
          <w:ilvl w:val="0"/>
          <w:numId w:val="1"/>
        </w:numPr>
      </w:pPr>
      <w:r>
        <w:t>w rzędy poprzeczne, prostopadłe do osi drogi,</w:t>
      </w:r>
    </w:p>
    <w:p w:rsidR="006E706D" w:rsidRDefault="00C75439">
      <w:r>
        <w:tab/>
        <w:t>Deseń nawierzchni z kostki regularnej powinien być dostosowany do wymiarów kostki. Kostki duże o wysokości kostki od 16 do 18 cm powinny być układane w rzędy poprzeczne. Kostki średnie o wysokości od 12 do 14 cm oraz kostki małe, o wysokości od 8 do 10 cm, mogą być układane w rzędy poprzeczne, w rzędy ukośne lub w jodełkę.</w:t>
      </w:r>
    </w:p>
    <w:p w:rsidR="006E706D" w:rsidRDefault="00C75439">
      <w:r>
        <w:tab/>
        <w:t>Układanie kostek przy krawężnikach wymaga stosowania kostek regularnych łącznikowych dla uzyskania mijania się spoin w kierunku podłużnym.</w:t>
      </w:r>
    </w:p>
    <w:p w:rsidR="006E706D" w:rsidRDefault="00C75439">
      <w:r>
        <w:tab/>
        <w:t>Warunki układania kostki rzędowej są takie same jak dla kostki regularnej.</w:t>
      </w:r>
    </w:p>
    <w:p w:rsidR="006E706D" w:rsidRDefault="00C75439">
      <w:r>
        <w:tab/>
        <w:t>Kostkę rzędową układa się w rzędy poprzeczne prostopadłe do osi drogi. Dopuszcza się układanie kostek w rzędy ukośne lub jodełkę.</w:t>
      </w:r>
    </w:p>
    <w:p w:rsidR="006E706D" w:rsidRDefault="00C75439">
      <w:pPr>
        <w:spacing w:before="120"/>
      </w:pPr>
      <w:r>
        <w:rPr>
          <w:b/>
        </w:rPr>
        <w:t xml:space="preserve">5.5.3. </w:t>
      </w:r>
      <w:r>
        <w:t>Szczeliny dylatacyjne</w:t>
      </w:r>
    </w:p>
    <w:p w:rsidR="006E706D" w:rsidRDefault="00C75439">
      <w:pPr>
        <w:spacing w:before="120"/>
      </w:pPr>
      <w:r>
        <w:tab/>
        <w:t>Szczeliny dylatacyjne poprzeczne należy stosować w nawierzchniach z kostki na zaprawie cementowej w odległości od 10 do 15 m oraz w takich miejscach, w których występuje dylatacja podbudowy lub zmiana sztywności podłoża.</w:t>
      </w:r>
    </w:p>
    <w:p w:rsidR="006E706D" w:rsidRDefault="00C75439">
      <w:r>
        <w:tab/>
        <w:t>Szczeliny podłużne należy stosować przy ściekach na jezdniach wszelkich szerokości oraz pośrodku jezdni, jeżeli szerokość jej przekracza 10 m lub w przypadku układania nawierzchni połową szerokości jezdni.</w:t>
      </w:r>
    </w:p>
    <w:p w:rsidR="006E706D" w:rsidRDefault="00C75439">
      <w:r>
        <w:lastRenderedPageBreak/>
        <w:tab/>
        <w:t>Przy układaniu nawierzchni z kostki na podbudowie betonowej - na podsypce cementowo-żwirowej z zalaniem spoin zaprawą cementowo-piaskową, szczeliny dylatacyjne warstwy jezdnej należy wykonywać nad szczelinami podbudowy. Szerokość szczelin dylatacyjnych powinna wynosić od 8 do 12 mm.</w:t>
      </w:r>
    </w:p>
    <w:p w:rsidR="006E706D" w:rsidRDefault="00C75439">
      <w:pPr>
        <w:spacing w:before="120"/>
      </w:pPr>
      <w:r>
        <w:rPr>
          <w:b/>
        </w:rPr>
        <w:t xml:space="preserve">5.5.4. </w:t>
      </w:r>
      <w:r>
        <w:t>Warunki przystąpienia do robót</w:t>
      </w:r>
    </w:p>
    <w:p w:rsidR="006E706D" w:rsidRDefault="00C75439">
      <w:pPr>
        <w:spacing w:before="120"/>
      </w:pPr>
      <w:r>
        <w:tab/>
        <w:t>Kostkę na zaprawie cementowo-piaskowej i cementowo-żwirowej można układać bez środków ochronnych przed mrozem, jeżeli temperatura otoczenia jest +5</w:t>
      </w:r>
      <w:r>
        <w:rPr>
          <w:vertAlign w:val="superscript"/>
        </w:rPr>
        <w:t>o</w:t>
      </w:r>
      <w:r>
        <w:t>C lub wyższa. Nie należy układać kostki w temperaturze 0</w:t>
      </w:r>
      <w:r>
        <w:rPr>
          <w:vertAlign w:val="superscript"/>
        </w:rPr>
        <w:t>o</w:t>
      </w:r>
      <w:r>
        <w:t>C lub niższej. Jeżeli w ciągu dnia temperatura utrzymuje się w granicach od 0 do +5</w:t>
      </w:r>
      <w:r>
        <w:rPr>
          <w:vertAlign w:val="superscript"/>
        </w:rPr>
        <w:t>o</w:t>
      </w:r>
      <w:r>
        <w:t>C, a w nocy spodziewane są przymrozki, kostkę należy zabezpieczyć przez nakrycie materiałem o złym przewodnictwie cieplnym. Świeżo wykonaną nawierzchnię na podsypce cementowo-żwirowej należy chronić w sposób podany w PN-B-06251 [6].</w:t>
      </w:r>
    </w:p>
    <w:p w:rsidR="006E706D" w:rsidRDefault="00C75439">
      <w:pPr>
        <w:spacing w:before="120"/>
      </w:pPr>
      <w:r>
        <w:rPr>
          <w:b/>
        </w:rPr>
        <w:t xml:space="preserve">5.5.5. </w:t>
      </w:r>
      <w:r>
        <w:t>Ubijanie kostki</w:t>
      </w:r>
    </w:p>
    <w:p w:rsidR="006E706D" w:rsidRDefault="00C75439">
      <w:pPr>
        <w:spacing w:before="120"/>
      </w:pPr>
      <w:r>
        <w:tab/>
        <w:t>Sposób ubijania kostki powinien być dostosowany do rodzaju podsypki oraz materiału do wypełnienia spoin.</w:t>
      </w:r>
    </w:p>
    <w:p w:rsidR="006E706D" w:rsidRDefault="00C75439" w:rsidP="00C75439">
      <w:pPr>
        <w:numPr>
          <w:ilvl w:val="0"/>
          <w:numId w:val="2"/>
        </w:numPr>
      </w:pPr>
      <w:r>
        <w:t>Kostkę na podsypce żwirowej lub piaskowej przy wypełnieniu spoin żwirem lub piaskiem należy ubijać trzykrotnie.</w:t>
      </w:r>
    </w:p>
    <w:p w:rsidR="006E706D" w:rsidRDefault="00C75439">
      <w:r>
        <w:tab/>
        <w:t>Pierwsze ubicie ma na celu osadzenie kostek w podsypce i wypełnienie dolnych części spoin materiałem z podsypki. Obniżenie kostki w czasie pierwszego ubijania powinno wynosić od 1,5 do 2,0 cm.</w:t>
      </w:r>
    </w:p>
    <w:p w:rsidR="006E706D" w:rsidRDefault="00C75439">
      <w:r>
        <w:tab/>
        <w:t>Ułożoną nawierzchnię z kostki zasypuje się mieszaniną piasku i żwiru o uziarnieniu od 0 do 4 mm, polewa wodą i szczotkami wprowadza się kruszywo w spoiny. Po wypełnieniu spoin trzeba nawierzchnię oczyścić szczotkami, aby każda kostka była widoczna, po czym należy przystąpić do ubijania.</w:t>
      </w:r>
    </w:p>
    <w:p w:rsidR="006E706D" w:rsidRDefault="00C75439">
      <w:r>
        <w:tab/>
        <w:t>Ubijanie kostek wykonuje się ubijakami stalowymi o ciężarze około 30 kg, uderzając ubijakiem każdą kostkę oddzielnie. Ubijanie w przekroju poprzecznym prowadzi się od krawężnika do środka jezdni.</w:t>
      </w:r>
    </w:p>
    <w:p w:rsidR="006E706D" w:rsidRDefault="00C75439">
      <w:r>
        <w:tab/>
        <w:t>Drugie ubicie należy poprzedzić uzupełnieniem spoin i polać wodą.</w:t>
      </w:r>
    </w:p>
    <w:p w:rsidR="006E706D" w:rsidRDefault="00C75439">
      <w:r>
        <w:tab/>
        <w:t>Trzecie ubicie ma na celu doprowadzenie nawierzchni kostkowej do wymaganego przekroju poprzecznego i podłużnego jezdni. Zamiast trzeciego ubijania można stosować wałowanie walcem o masie do 10 t - najpierw w kierunku podłużnym, postępując od krawężników w kierunku osi, a następnie w kierunku poprzecznym.</w:t>
      </w:r>
    </w:p>
    <w:p w:rsidR="006E706D" w:rsidRDefault="00C75439" w:rsidP="00C75439">
      <w:pPr>
        <w:numPr>
          <w:ilvl w:val="0"/>
          <w:numId w:val="3"/>
        </w:numPr>
      </w:pPr>
      <w:r>
        <w:t>Kostkę na podsypce żwirowo-cementowej przy wypełnianiu spoin zaprawą cementowo-piaskową, należy ubijać dwukrotnie.</w:t>
      </w:r>
    </w:p>
    <w:p w:rsidR="006E706D" w:rsidRDefault="00C75439">
      <w:r>
        <w:tab/>
        <w:t>Pierwsze mocne ubicie powinno nastąpić przed zalaniem spoin i spowodować obniżenie kostek do wymaganej niwelety.</w:t>
      </w:r>
    </w:p>
    <w:p w:rsidR="006E706D" w:rsidRDefault="00C75439">
      <w:r>
        <w:tab/>
        <w:t>Drugie - lekkie ubicie, ma na celu doprowadzenie ubijanej powierzchni kostek do wymaganego przekroju poprzecznego jezdni. Drugi ubicie następuje bezpośrednio po zalaniu spoin zaprawą cementowo-piaskową. Zamiast drugiego ubijania można stosować wibratory płytowe lub lekkie walce wibracyjne.</w:t>
      </w:r>
    </w:p>
    <w:p w:rsidR="006E706D" w:rsidRDefault="00C75439" w:rsidP="00C75439">
      <w:pPr>
        <w:numPr>
          <w:ilvl w:val="0"/>
          <w:numId w:val="4"/>
        </w:numPr>
      </w:pPr>
      <w:r>
        <w:t>Kostkę na podsypce żwirowej przy wypełnieniu spoin masą zalewową należy ubijać trzykrotnie. Spoiny zalewa się po całkowitym trzykrotnym ubiciu nawierzchni.</w:t>
      </w:r>
    </w:p>
    <w:p w:rsidR="006E706D" w:rsidRDefault="00C75439">
      <w:r>
        <w:tab/>
        <w:t>Kostki, które pękną podczas ubijania powinny być wymienione na całe. Ostatni rząd kostek na zakończenie działki roboczej, przy ubijaniu należy zabezpieczyć przed przesunięciem za pomocą np. belki drewnianej umocowanej szpilkami stalowymi w podłożu.</w:t>
      </w:r>
    </w:p>
    <w:p w:rsidR="006E706D" w:rsidRDefault="00C75439">
      <w:pPr>
        <w:spacing w:before="120"/>
      </w:pPr>
      <w:r>
        <w:rPr>
          <w:b/>
        </w:rPr>
        <w:t xml:space="preserve">5.5.6. </w:t>
      </w:r>
      <w:r>
        <w:t>Wypełnienie spoin</w:t>
      </w:r>
    </w:p>
    <w:p w:rsidR="006E706D" w:rsidRDefault="00C75439">
      <w:pPr>
        <w:spacing w:before="120"/>
      </w:pPr>
      <w:r>
        <w:tab/>
        <w:t xml:space="preserve">Zaprawę cementowo-piaskową </w:t>
      </w:r>
      <w:r w:rsidR="00397975">
        <w:t xml:space="preserve">należy zastosować na jezdni z uwagi na duże spadki. </w:t>
      </w:r>
    </w:p>
    <w:p w:rsidR="006E706D" w:rsidRDefault="00C75439">
      <w:r>
        <w:tab/>
        <w:t>Wypełnienie spoin zaprawą cementowo-piaskową powinno być wykonane z zachowaniem następujących wymagań:</w:t>
      </w:r>
    </w:p>
    <w:p w:rsidR="006E706D" w:rsidRDefault="00C75439" w:rsidP="00C75439">
      <w:pPr>
        <w:numPr>
          <w:ilvl w:val="0"/>
          <w:numId w:val="1"/>
        </w:numPr>
      </w:pPr>
      <w:r>
        <w:t>piasek powinien odpowiadać wymaganiom wg pkt 2.5,</w:t>
      </w:r>
    </w:p>
    <w:p w:rsidR="006E706D" w:rsidRDefault="00C75439" w:rsidP="00C75439">
      <w:pPr>
        <w:numPr>
          <w:ilvl w:val="0"/>
          <w:numId w:val="1"/>
        </w:numPr>
      </w:pPr>
      <w:r>
        <w:t>cement powinien odpowiadać wymaganiom wg pkt 2.4,</w:t>
      </w:r>
    </w:p>
    <w:p w:rsidR="006E706D" w:rsidRDefault="00C75439" w:rsidP="00C75439">
      <w:pPr>
        <w:numPr>
          <w:ilvl w:val="0"/>
          <w:numId w:val="1"/>
        </w:numPr>
      </w:pPr>
      <w:r>
        <w:t xml:space="preserve">wytrzymałość zaprawy na ściskanie powinna wynosić nie mniej niż 30 </w:t>
      </w:r>
      <w:proofErr w:type="spellStart"/>
      <w:r>
        <w:t>MPa</w:t>
      </w:r>
      <w:proofErr w:type="spellEnd"/>
      <w:r>
        <w:t>,</w:t>
      </w:r>
    </w:p>
    <w:p w:rsidR="006E706D" w:rsidRDefault="00C75439" w:rsidP="00C75439">
      <w:pPr>
        <w:numPr>
          <w:ilvl w:val="0"/>
          <w:numId w:val="1"/>
        </w:numPr>
      </w:pPr>
      <w:r>
        <w:t>przed rozpoczęciem zalewania kostka powinna być oczyszczona i dobrze zwilżona wodą z dodatkiem 1% cementu w stosunku objętościowym,</w:t>
      </w:r>
    </w:p>
    <w:p w:rsidR="006E706D" w:rsidRDefault="00C75439" w:rsidP="00C75439">
      <w:pPr>
        <w:numPr>
          <w:ilvl w:val="0"/>
          <w:numId w:val="1"/>
        </w:numPr>
        <w:ind w:left="284" w:hanging="284"/>
      </w:pPr>
      <w:r>
        <w:t>głębokość wypełnienia spoin zaprawą cementowo-piaskową pow</w:t>
      </w:r>
      <w:r w:rsidR="007249E2">
        <w:t xml:space="preserve">inna wynosić około </w:t>
      </w:r>
      <w:r>
        <w:t>5 cm,</w:t>
      </w:r>
    </w:p>
    <w:p w:rsidR="006E706D" w:rsidRDefault="00C75439" w:rsidP="00C75439">
      <w:pPr>
        <w:numPr>
          <w:ilvl w:val="0"/>
          <w:numId w:val="1"/>
        </w:numPr>
        <w:ind w:left="284" w:hanging="284"/>
      </w:pPr>
      <w:r>
        <w:t>zaprawa cementowo-piaskowa powinna całkowicie wypełnić spoiny i tworzyć monolit z kostką.</w:t>
      </w:r>
    </w:p>
    <w:p w:rsidR="00397975" w:rsidRDefault="00397975"/>
    <w:p w:rsidR="006E706D" w:rsidRDefault="00C75439">
      <w:pPr>
        <w:pStyle w:val="Nagwek2"/>
      </w:pPr>
      <w:r>
        <w:t>5.6. Pielęgnacja nawierzchni</w:t>
      </w:r>
    </w:p>
    <w:p w:rsidR="006E706D" w:rsidRDefault="00C75439">
      <w:r>
        <w:tab/>
        <w:t>Sposób pielęgnacji nawierzchni zależy od rodzaju wypełnienia spoin i od rodzaju podsypki.</w:t>
      </w:r>
    </w:p>
    <w:p w:rsidR="006E706D" w:rsidRDefault="00C75439">
      <w:r>
        <w:tab/>
        <w:t xml:space="preserve">Pielęgnacja nawierzchni kostkowej, której spoiny są wypełnione zaprawą cementowo-piaskową polega na polaniu nawierzchni wodą w kilka godzin po zalaniu spoin i utrzymaniu jej w stałej wilgotności przez okres jednej doby. Następnie nawierzchnię należy przykryć piaskiem i utrzymywać w stałej wilgotności przez okres 7 </w:t>
      </w:r>
      <w:r>
        <w:lastRenderedPageBreak/>
        <w:t>dni. Po upływie od 2 do 3 tygodni - w zależności od warunków atmosferycznych, nawierzchnię należy oczyścić dokładnie z piasku i można oddać do ruchu.</w:t>
      </w:r>
    </w:p>
    <w:p w:rsidR="006E706D" w:rsidRDefault="00C75439">
      <w:r>
        <w:tab/>
        <w:t>Nawierzchnia kostkowa, której spoiny zostały wypełnione piaskiem i pokryte warstwą piasku, można oddać natychmiast do ruchu. Piasek podczas ruchu wypełnia spoiny i po kilku dniach pielęgnację nawierzchni można uznać za ukończoną.</w:t>
      </w:r>
    </w:p>
    <w:p w:rsidR="006E706D" w:rsidRDefault="00C75439">
      <w:pPr>
        <w:pStyle w:val="Nagwek1"/>
      </w:pPr>
      <w:bookmarkStart w:id="16" w:name="_Toc422115851"/>
      <w:r>
        <w:t>6. kontrola jakości robót</w:t>
      </w:r>
      <w:bookmarkEnd w:id="16"/>
    </w:p>
    <w:p w:rsidR="006E706D" w:rsidRDefault="00C75439">
      <w:pPr>
        <w:pStyle w:val="Nagwek2"/>
      </w:pPr>
      <w:r>
        <w:t>6.1. Ogólne zasady kontroli jakości robót</w:t>
      </w:r>
    </w:p>
    <w:p w:rsidR="006E706D" w:rsidRDefault="00C75439">
      <w:r>
        <w:tab/>
        <w:t>Ogólne zasady kontroli jakości robót podano w ST D-00.00.00 „Wymagania ogólne” pkt 6.</w:t>
      </w:r>
    </w:p>
    <w:p w:rsidR="006E706D" w:rsidRDefault="00C75439">
      <w:pPr>
        <w:pStyle w:val="Nagwek2"/>
      </w:pPr>
      <w:r>
        <w:t>6.2. Badania przed przystąpieniem do robót</w:t>
      </w:r>
    </w:p>
    <w:p w:rsidR="006E706D" w:rsidRDefault="00C75439">
      <w:r>
        <w:tab/>
        <w:t>Rodzaj i zakres badań dla kostek kamiennych powinien być zgodny z wymaganiami wg PN-B-11100 [8].</w:t>
      </w:r>
    </w:p>
    <w:p w:rsidR="006E706D" w:rsidRDefault="00C75439">
      <w:r>
        <w:tab/>
        <w:t>Badanie zwykłe obejmuje sprawdzenie cech zewnętrznych i dopuszczalnych odchyłek, podanych w tablicach 2, 3, 4.</w:t>
      </w:r>
    </w:p>
    <w:p w:rsidR="006E706D" w:rsidRDefault="00C75439">
      <w:r>
        <w:tab/>
        <w:t>Badanie pełne obejmuje zakres badania zwykłego oraz sprawdzenie cech fizycznych i wytrzymałościowych podanych w tablicy 1.</w:t>
      </w:r>
    </w:p>
    <w:p w:rsidR="006E706D" w:rsidRDefault="00C75439">
      <w:r>
        <w:tab/>
        <w:t>W skład partii przeznaczonej do badań powinny wchodzić kostki jednakowego typu, rodzaju klasy i wielkości. Wielkość partii nie powinna przekraczać 500 ton kostki.</w:t>
      </w:r>
    </w:p>
    <w:p w:rsidR="006E706D" w:rsidRDefault="00C75439">
      <w:r>
        <w:tab/>
        <w:t>Z partii przeznaczonej do badań należy pobrać w sposób losowy próbkę składającą się z kostek drogowych w liczbie:</w:t>
      </w:r>
    </w:p>
    <w:p w:rsidR="006E706D" w:rsidRDefault="00C75439" w:rsidP="00C75439">
      <w:pPr>
        <w:numPr>
          <w:ilvl w:val="0"/>
          <w:numId w:val="1"/>
        </w:numPr>
      </w:pPr>
      <w:r>
        <w:t>do badania zwykłego: 40 sztuk,</w:t>
      </w:r>
    </w:p>
    <w:p w:rsidR="006E706D" w:rsidRDefault="00C75439" w:rsidP="00C75439">
      <w:pPr>
        <w:numPr>
          <w:ilvl w:val="0"/>
          <w:numId w:val="1"/>
        </w:numPr>
      </w:pPr>
      <w:r>
        <w:t>do badania cech podanych w tablicy 1: 6 sztuk.</w:t>
      </w:r>
    </w:p>
    <w:p w:rsidR="006E706D" w:rsidRDefault="00C75439">
      <w:r>
        <w:tab/>
        <w:t>Badania zwykłe należy przeprowadzać przy każdym sprawdzaniu zgodności partii z wymaganiami normy, badanie pełne przeprowadza się na żądanie odbiorcy.</w:t>
      </w:r>
    </w:p>
    <w:p w:rsidR="006E706D" w:rsidRDefault="00C75439">
      <w:r>
        <w:tab/>
        <w:t>W badaniu zwykłym partię kostki należy uznać za zgodną z wymaganiami normy, jeżeli liczba sztuk niedobrych w zbadanej ilości kostek jest dla poszczególnych sprawdzań równa lub mniejsza od 4.</w:t>
      </w:r>
    </w:p>
    <w:p w:rsidR="006E706D" w:rsidRDefault="00C75439">
      <w:r>
        <w:tab/>
        <w:t xml:space="preserve">W </w:t>
      </w:r>
      <w:proofErr w:type="gramStart"/>
      <w:r>
        <w:t>przypadku</w:t>
      </w:r>
      <w:proofErr w:type="gramEnd"/>
      <w:r>
        <w:t xml:space="preserve"> gdy liczba kostek niedobrych dla jednego sprawdzenia jest większa od 4, całą partię należy uznać za niezgodną z wymaganiami.</w:t>
      </w:r>
    </w:p>
    <w:p w:rsidR="006E706D" w:rsidRDefault="00C75439">
      <w:r>
        <w:tab/>
        <w:t>W badaniu pełnym, partię kostki poddaną sprawdzeniu cech podanych w tablicy 1, należy uznać za zgodną z wymaganiami normy, jeżeli wszystkie sprawdzenia dadzą wynik dodatni. Jeżeli chociaż jedno ze sprawdzeń da wynik ujemny, całą partię należy uznać za niezgodną z wymaganiami.</w:t>
      </w:r>
    </w:p>
    <w:p w:rsidR="006E706D" w:rsidRDefault="00C75439">
      <w:r>
        <w:tab/>
        <w:t xml:space="preserve">Badania pozostałych materiałów stosowanych do wykonania nawierzchni z kostek kamiennych, powinny obejmować wszystkie właściwości, które zostały określone w normach podanych dla </w:t>
      </w:r>
      <w:proofErr w:type="gramStart"/>
      <w:r>
        <w:t>odpowiednich  materiałów</w:t>
      </w:r>
      <w:proofErr w:type="gramEnd"/>
      <w:r>
        <w:t xml:space="preserve"> wg pkt od 2.3 do 2.7.</w:t>
      </w:r>
    </w:p>
    <w:p w:rsidR="006E706D" w:rsidRDefault="00C75439">
      <w:pPr>
        <w:pStyle w:val="Nagwek2"/>
      </w:pPr>
      <w:r>
        <w:t>6.3. Badania w czasie robót</w:t>
      </w:r>
    </w:p>
    <w:p w:rsidR="006E706D" w:rsidRDefault="00C75439">
      <w:r>
        <w:rPr>
          <w:b/>
        </w:rPr>
        <w:t xml:space="preserve">6.3.1. </w:t>
      </w:r>
      <w:r>
        <w:t>Sprawdzenie podsypki</w:t>
      </w:r>
    </w:p>
    <w:p w:rsidR="006E706D" w:rsidRDefault="00C75439">
      <w:pPr>
        <w:spacing w:before="120"/>
      </w:pPr>
      <w:r>
        <w:tab/>
        <w:t>Sprawdzenie podsypki polega na stwierdzeniu jej zgodności z dokumentacją projektową oraz z wymaganiami określonymi w p. 5.4.</w:t>
      </w:r>
    </w:p>
    <w:p w:rsidR="006E706D" w:rsidRDefault="00C75439">
      <w:pPr>
        <w:spacing w:before="120"/>
      </w:pPr>
      <w:r>
        <w:rPr>
          <w:b/>
        </w:rPr>
        <w:t xml:space="preserve">6.3.2. </w:t>
      </w:r>
      <w:r>
        <w:t>Badanie prawidłowości układania kostki</w:t>
      </w:r>
    </w:p>
    <w:p w:rsidR="006E706D" w:rsidRDefault="00C75439">
      <w:pPr>
        <w:spacing w:before="120"/>
      </w:pPr>
      <w:r>
        <w:tab/>
        <w:t>Badanie prawidłowości układania kostki polega na:</w:t>
      </w:r>
    </w:p>
    <w:p w:rsidR="006E706D" w:rsidRDefault="00C75439" w:rsidP="00C75439">
      <w:pPr>
        <w:numPr>
          <w:ilvl w:val="0"/>
          <w:numId w:val="1"/>
        </w:numPr>
      </w:pPr>
      <w:r>
        <w:t>zmierzeniu szerokości spoin oraz powiązania spoin i sprawdzeniu zgodności z p. 5.5.6,</w:t>
      </w:r>
    </w:p>
    <w:p w:rsidR="006E706D" w:rsidRDefault="00C75439" w:rsidP="00C75439">
      <w:pPr>
        <w:numPr>
          <w:ilvl w:val="0"/>
          <w:numId w:val="1"/>
        </w:numPr>
      </w:pPr>
      <w:r>
        <w:t>zbadaniu rodzaju i gatunku użytej kostki, zgodnie z wymogami wg p. od 2.2.2 do 2.2.5,</w:t>
      </w:r>
    </w:p>
    <w:p w:rsidR="006E706D" w:rsidRDefault="00C75439" w:rsidP="00C75439">
      <w:pPr>
        <w:numPr>
          <w:ilvl w:val="0"/>
          <w:numId w:val="1"/>
        </w:numPr>
      </w:pPr>
      <w:r>
        <w:t>sprawdzeniu prawidłowości wykonania szczelin dylatacyjnych zgodnie z p. 5.5.3.</w:t>
      </w:r>
    </w:p>
    <w:p w:rsidR="006E706D" w:rsidRDefault="00C75439">
      <w:r>
        <w:tab/>
        <w:t>Sprawdzenie wiązania kostki wykonuje się wyrywkowo w kilku miejscach przez oględziny nawierzchni i określenie czy wiązanie odpowiada wymaganiom wg p. 5.5.</w:t>
      </w:r>
    </w:p>
    <w:p w:rsidR="006E706D" w:rsidRDefault="00C75439">
      <w:r>
        <w:tab/>
        <w:t>Ubicie kostki sprawdza się przez swobodne jednokrotne opuszczenie z wysokości 15 cm ubijaka o masie 25 kg na poszczególne kostki. Pod wpływem takiego uderzenia osiadanie kostek nie powinno być dostrzegane.</w:t>
      </w:r>
    </w:p>
    <w:p w:rsidR="006E706D" w:rsidRDefault="00C75439">
      <w:pPr>
        <w:spacing w:before="120"/>
      </w:pPr>
      <w:r>
        <w:rPr>
          <w:b/>
        </w:rPr>
        <w:t xml:space="preserve">6.3.3. </w:t>
      </w:r>
      <w:r>
        <w:t>Sprawdzenie wypełnienia spoin</w:t>
      </w:r>
    </w:p>
    <w:p w:rsidR="006E706D" w:rsidRDefault="00C75439">
      <w:pPr>
        <w:spacing w:before="120"/>
      </w:pPr>
      <w:r>
        <w:tab/>
        <w:t>Badanie prawidłowości wypełnienia spoin polega na sprawdzeniu zgodności z wymaganiami zawartymi w p. 5.5.6.</w:t>
      </w:r>
    </w:p>
    <w:p w:rsidR="006E706D" w:rsidRDefault="00C75439">
      <w:r>
        <w:tab/>
        <w:t>Sprawdzenie wypełnienia spoin wykonuje się co najmniej w pięciu dowolnie obranych miejscach na każdym kilometrze przez wykruszenie za</w:t>
      </w:r>
      <w:r w:rsidR="007249E2">
        <w:t xml:space="preserve">prawy na długości około </w:t>
      </w:r>
      <w:r>
        <w:t>10 cm i zmierzenie głębokości wypełnienia spoiny zaprawą, a przy zaprawie cementowo-piaskowej i masie zalewowej - również przez sprawdzenie przyczepności zaprawy lub masy zalewowej do kostki.</w:t>
      </w:r>
    </w:p>
    <w:p w:rsidR="006E706D" w:rsidRDefault="00C75439">
      <w:pPr>
        <w:pStyle w:val="Nagwek2"/>
      </w:pPr>
      <w:r>
        <w:lastRenderedPageBreak/>
        <w:t>6.4. Sprawdzenie cech geometrycznych nawierzchni</w:t>
      </w:r>
    </w:p>
    <w:p w:rsidR="006E706D" w:rsidRDefault="00C75439">
      <w:r>
        <w:rPr>
          <w:b/>
        </w:rPr>
        <w:t xml:space="preserve">6.4.1. </w:t>
      </w:r>
      <w:r>
        <w:t>Równość</w:t>
      </w:r>
    </w:p>
    <w:p w:rsidR="006E706D" w:rsidRDefault="00C75439">
      <w:pPr>
        <w:spacing w:before="120"/>
      </w:pPr>
      <w:r>
        <w:tab/>
        <w:t>Nierówności podłużne nawierzchni należy mierzyć 4-metrową łatą, zgodnie z normą BN-68/8931-04 [18].</w:t>
      </w:r>
    </w:p>
    <w:p w:rsidR="006E706D" w:rsidRDefault="00C75439">
      <w:r>
        <w:tab/>
        <w:t>Nierówności podłużne nawierzchni nie powinny przekraczać 1,0 cm.</w:t>
      </w:r>
    </w:p>
    <w:p w:rsidR="006E706D" w:rsidRDefault="00C75439">
      <w:pPr>
        <w:spacing w:before="120"/>
      </w:pPr>
      <w:r>
        <w:rPr>
          <w:b/>
        </w:rPr>
        <w:t xml:space="preserve">6.4.2. </w:t>
      </w:r>
      <w:r>
        <w:t>Spadki poprzeczne</w:t>
      </w:r>
    </w:p>
    <w:p w:rsidR="006E706D" w:rsidRDefault="00C75439">
      <w:pPr>
        <w:spacing w:before="120"/>
      </w:pPr>
      <w:r>
        <w:tab/>
        <w:t xml:space="preserve">Spadki poprzeczne nawierzchni powinny być zgodne z dokumentacją projektową z tolerancją </w:t>
      </w:r>
      <w:r>
        <w:sym w:font="Symbol" w:char="F0B1"/>
      </w:r>
      <w:r>
        <w:t xml:space="preserve"> 0,5%.</w:t>
      </w:r>
    </w:p>
    <w:p w:rsidR="006E706D" w:rsidRDefault="00C75439">
      <w:pPr>
        <w:spacing w:before="120"/>
      </w:pPr>
      <w:r>
        <w:rPr>
          <w:b/>
        </w:rPr>
        <w:t xml:space="preserve">6.4.3. </w:t>
      </w:r>
      <w:r>
        <w:t>Rzędne wysokościowe</w:t>
      </w:r>
    </w:p>
    <w:p w:rsidR="006E706D" w:rsidRDefault="00C75439">
      <w:pPr>
        <w:spacing w:before="120"/>
      </w:pPr>
      <w:r>
        <w:tab/>
        <w:t>Różnice pomiędzy rzędnymi wykonanej nawierzchni i rzędnymi projektowanymi nie powinny przekraczać +1 cm i -2 cm.</w:t>
      </w:r>
    </w:p>
    <w:p w:rsidR="006E706D" w:rsidRDefault="00C75439">
      <w:pPr>
        <w:spacing w:before="120"/>
      </w:pPr>
      <w:r>
        <w:rPr>
          <w:b/>
        </w:rPr>
        <w:t xml:space="preserve">6.4.4. </w:t>
      </w:r>
      <w:r>
        <w:t>Ukształtowanie osi</w:t>
      </w:r>
    </w:p>
    <w:p w:rsidR="006E706D" w:rsidRDefault="00C75439">
      <w:pPr>
        <w:spacing w:before="120"/>
      </w:pPr>
      <w:r>
        <w:tab/>
        <w:t xml:space="preserve">Oś nawierzchni w planie nie może być przesunięta w stosunku do osi projektowanej o więcej niż </w:t>
      </w:r>
      <w:r>
        <w:sym w:font="Symbol" w:char="F0B1"/>
      </w:r>
      <w:r>
        <w:t xml:space="preserve"> 5 cm.</w:t>
      </w:r>
    </w:p>
    <w:p w:rsidR="006E706D" w:rsidRDefault="00C75439">
      <w:pPr>
        <w:spacing w:before="120"/>
      </w:pPr>
      <w:r>
        <w:rPr>
          <w:b/>
        </w:rPr>
        <w:t xml:space="preserve">6.4.5. </w:t>
      </w:r>
      <w:r>
        <w:t>Szerokość nawierzchni</w:t>
      </w:r>
    </w:p>
    <w:p w:rsidR="006E706D" w:rsidRDefault="00C75439">
      <w:pPr>
        <w:spacing w:before="120"/>
      </w:pPr>
      <w:r>
        <w:tab/>
        <w:t xml:space="preserve">Szerokość nawierzchni nie może różnić się od szerokości projektowanej o więcej niż </w:t>
      </w:r>
      <w:r>
        <w:sym w:font="Symbol" w:char="F0B1"/>
      </w:r>
      <w:r>
        <w:t xml:space="preserve"> 5 cm.</w:t>
      </w:r>
    </w:p>
    <w:p w:rsidR="006E706D" w:rsidRDefault="00C75439">
      <w:pPr>
        <w:spacing w:before="120"/>
      </w:pPr>
      <w:r>
        <w:rPr>
          <w:b/>
        </w:rPr>
        <w:t xml:space="preserve">6.4.6. </w:t>
      </w:r>
      <w:r>
        <w:t>Grubość podsypki</w:t>
      </w:r>
    </w:p>
    <w:p w:rsidR="006E706D" w:rsidRDefault="00C75439">
      <w:pPr>
        <w:spacing w:before="120"/>
      </w:pPr>
      <w:r>
        <w:tab/>
        <w:t xml:space="preserve">Dopuszczalne odchyłki od projektowanej grubości podsypki nie powinny przekraczać </w:t>
      </w:r>
      <w:r>
        <w:sym w:font="Symbol" w:char="F0B1"/>
      </w:r>
      <w:r>
        <w:t xml:space="preserve"> 1,0 cm.</w:t>
      </w:r>
    </w:p>
    <w:p w:rsidR="006E706D" w:rsidRDefault="00C75439">
      <w:pPr>
        <w:spacing w:before="120"/>
      </w:pPr>
      <w:r>
        <w:rPr>
          <w:b/>
        </w:rPr>
        <w:t xml:space="preserve">6.4.7. </w:t>
      </w:r>
      <w:r>
        <w:t>Częstotliwość oraz zakres badań i pomiarów</w:t>
      </w:r>
    </w:p>
    <w:p w:rsidR="006E706D" w:rsidRDefault="00C75439">
      <w:pPr>
        <w:spacing w:before="120"/>
      </w:pPr>
      <w:r>
        <w:tab/>
        <w:t>Częstotliwość oraz zakres badań i pomiarów wykonanej nawierzchni z kostek kamiennych przedstawiono w tablicy 5.</w:t>
      </w:r>
    </w:p>
    <w:p w:rsidR="006E706D" w:rsidRDefault="006E706D">
      <w:pPr>
        <w:spacing w:before="120"/>
      </w:pPr>
    </w:p>
    <w:p w:rsidR="006E706D" w:rsidRDefault="00C75439">
      <w:pPr>
        <w:spacing w:before="120" w:after="120"/>
      </w:pPr>
      <w:r>
        <w:t>Tablica 5. Częstotliwość i zakres badań cech geometrycznych nawierzchni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551"/>
        <w:gridCol w:w="4463"/>
      </w:tblGrid>
      <w:tr w:rsidR="006E706D">
        <w:tc>
          <w:tcPr>
            <w:tcW w:w="496" w:type="dxa"/>
            <w:tcBorders>
              <w:bottom w:val="double" w:sz="6" w:space="0" w:color="auto"/>
            </w:tcBorders>
          </w:tcPr>
          <w:p w:rsidR="006E706D" w:rsidRDefault="00C75439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2551" w:type="dxa"/>
            <w:tcBorders>
              <w:bottom w:val="double" w:sz="6" w:space="0" w:color="auto"/>
            </w:tcBorders>
          </w:tcPr>
          <w:p w:rsidR="006E706D" w:rsidRDefault="00C75439">
            <w:pPr>
              <w:spacing w:before="60"/>
              <w:jc w:val="center"/>
            </w:pPr>
            <w:r>
              <w:t>Wyszczególnienie badań            i pomiarów</w:t>
            </w:r>
          </w:p>
        </w:tc>
        <w:tc>
          <w:tcPr>
            <w:tcW w:w="4463" w:type="dxa"/>
            <w:tcBorders>
              <w:bottom w:val="double" w:sz="6" w:space="0" w:color="auto"/>
            </w:tcBorders>
          </w:tcPr>
          <w:p w:rsidR="006E706D" w:rsidRDefault="00C75439">
            <w:pPr>
              <w:spacing w:before="60"/>
              <w:jc w:val="center"/>
            </w:pPr>
            <w:r>
              <w:t>Minimalna częstotliwość</w:t>
            </w:r>
          </w:p>
          <w:p w:rsidR="006E706D" w:rsidRDefault="00C75439">
            <w:pPr>
              <w:spacing w:after="60"/>
              <w:jc w:val="center"/>
            </w:pPr>
            <w:r>
              <w:t>badań i pomiarów</w:t>
            </w:r>
          </w:p>
        </w:tc>
      </w:tr>
      <w:tr w:rsidR="006E706D">
        <w:tc>
          <w:tcPr>
            <w:tcW w:w="496" w:type="dxa"/>
            <w:tcBorders>
              <w:top w:val="nil"/>
            </w:tcBorders>
          </w:tcPr>
          <w:p w:rsidR="006E706D" w:rsidRDefault="00C75439">
            <w:pPr>
              <w:spacing w:before="120"/>
              <w:jc w:val="center"/>
            </w:pPr>
            <w:r>
              <w:t>1</w:t>
            </w:r>
          </w:p>
        </w:tc>
        <w:tc>
          <w:tcPr>
            <w:tcW w:w="2551" w:type="dxa"/>
            <w:tcBorders>
              <w:top w:val="nil"/>
            </w:tcBorders>
          </w:tcPr>
          <w:p w:rsidR="006E706D" w:rsidRDefault="00C75439">
            <w:pPr>
              <w:spacing w:before="120"/>
            </w:pPr>
            <w:r>
              <w:t>Spadki poprzeczne</w:t>
            </w:r>
          </w:p>
        </w:tc>
        <w:tc>
          <w:tcPr>
            <w:tcW w:w="4463" w:type="dxa"/>
            <w:tcBorders>
              <w:top w:val="nil"/>
            </w:tcBorders>
          </w:tcPr>
          <w:p w:rsidR="006E706D" w:rsidRDefault="0013189D" w:rsidP="0013189D">
            <w:r>
              <w:t>- co 20m</w:t>
            </w:r>
            <w:r w:rsidR="00C75439">
              <w:t xml:space="preserve"> 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spacing w:before="120"/>
              <w:jc w:val="center"/>
            </w:pPr>
            <w:r>
              <w:t>2</w:t>
            </w:r>
          </w:p>
        </w:tc>
        <w:tc>
          <w:tcPr>
            <w:tcW w:w="2551" w:type="dxa"/>
          </w:tcPr>
          <w:p w:rsidR="006E706D" w:rsidRDefault="00C75439">
            <w:pPr>
              <w:spacing w:before="120"/>
            </w:pPr>
            <w:r>
              <w:t>Rzędne wysokościowe</w:t>
            </w:r>
          </w:p>
        </w:tc>
        <w:tc>
          <w:tcPr>
            <w:tcW w:w="4463" w:type="dxa"/>
          </w:tcPr>
          <w:p w:rsidR="006E706D" w:rsidRDefault="0013189D">
            <w:r>
              <w:t xml:space="preserve">- </w:t>
            </w:r>
            <w:proofErr w:type="spellStart"/>
            <w:r>
              <w:t>j.w</w:t>
            </w:r>
            <w:proofErr w:type="spellEnd"/>
            <w:r>
              <w:t>.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spacing w:before="120"/>
              <w:jc w:val="center"/>
            </w:pPr>
            <w:r>
              <w:t>3</w:t>
            </w:r>
          </w:p>
        </w:tc>
        <w:tc>
          <w:tcPr>
            <w:tcW w:w="2551" w:type="dxa"/>
          </w:tcPr>
          <w:p w:rsidR="006E706D" w:rsidRDefault="00C75439">
            <w:pPr>
              <w:spacing w:before="120"/>
            </w:pPr>
            <w:r>
              <w:t>Ukształtowanie osi w planie</w:t>
            </w:r>
          </w:p>
        </w:tc>
        <w:tc>
          <w:tcPr>
            <w:tcW w:w="4463" w:type="dxa"/>
          </w:tcPr>
          <w:p w:rsidR="006E706D" w:rsidRDefault="0013189D">
            <w:r>
              <w:t xml:space="preserve">- </w:t>
            </w:r>
            <w:proofErr w:type="spellStart"/>
            <w:r>
              <w:t>j.w</w:t>
            </w:r>
            <w:proofErr w:type="spellEnd"/>
            <w:r>
              <w:t>.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2551" w:type="dxa"/>
          </w:tcPr>
          <w:p w:rsidR="006E706D" w:rsidRDefault="00C75439">
            <w:pPr>
              <w:spacing w:before="60" w:after="60"/>
            </w:pPr>
            <w:r>
              <w:t>Szerokość nawierzchni</w:t>
            </w:r>
          </w:p>
        </w:tc>
        <w:tc>
          <w:tcPr>
            <w:tcW w:w="4463" w:type="dxa"/>
          </w:tcPr>
          <w:p w:rsidR="006E706D" w:rsidRDefault="0013189D">
            <w:pPr>
              <w:spacing w:before="60" w:after="60"/>
            </w:pPr>
            <w:r>
              <w:t xml:space="preserve">- </w:t>
            </w:r>
            <w:proofErr w:type="spellStart"/>
            <w:r>
              <w:t>j.w</w:t>
            </w:r>
            <w:proofErr w:type="spellEnd"/>
            <w:r>
              <w:t>.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spacing w:before="60" w:after="60"/>
              <w:jc w:val="center"/>
            </w:pPr>
            <w:r>
              <w:t>5</w:t>
            </w:r>
          </w:p>
        </w:tc>
        <w:tc>
          <w:tcPr>
            <w:tcW w:w="2551" w:type="dxa"/>
          </w:tcPr>
          <w:p w:rsidR="006E706D" w:rsidRDefault="00C75439">
            <w:pPr>
              <w:spacing w:before="60" w:after="60"/>
            </w:pPr>
            <w:r>
              <w:t>Grubość podsypki</w:t>
            </w:r>
          </w:p>
        </w:tc>
        <w:tc>
          <w:tcPr>
            <w:tcW w:w="4463" w:type="dxa"/>
          </w:tcPr>
          <w:p w:rsidR="006E706D" w:rsidRDefault="00397975">
            <w:pPr>
              <w:spacing w:before="60" w:after="60"/>
            </w:pPr>
            <w:r>
              <w:t>Raz na 400     m2</w:t>
            </w:r>
          </w:p>
        </w:tc>
      </w:tr>
    </w:tbl>
    <w:p w:rsidR="006E706D" w:rsidRDefault="006E706D"/>
    <w:p w:rsidR="006E706D" w:rsidRDefault="00C75439">
      <w:pPr>
        <w:pStyle w:val="Nagwek1"/>
      </w:pPr>
      <w:bookmarkStart w:id="17" w:name="_Toc421940502"/>
      <w:bookmarkStart w:id="18" w:name="_Toc422021648"/>
      <w:bookmarkStart w:id="19" w:name="_Toc422115852"/>
      <w:r>
        <w:t>7. obmiar robót</w:t>
      </w:r>
      <w:bookmarkEnd w:id="17"/>
      <w:bookmarkEnd w:id="18"/>
      <w:bookmarkEnd w:id="19"/>
    </w:p>
    <w:p w:rsidR="006E706D" w:rsidRDefault="00C75439">
      <w:pPr>
        <w:pStyle w:val="Nagwek2"/>
      </w:pPr>
      <w:r>
        <w:t>7.1. Ogólne zasady obmiaru robót</w:t>
      </w:r>
    </w:p>
    <w:p w:rsidR="006E706D" w:rsidRDefault="00C75439">
      <w:r>
        <w:tab/>
        <w:t>Ogólne zasady obmiaru robót podano w ST D-00.00.00 „Wymagania ogólne” pkt 7.</w:t>
      </w:r>
    </w:p>
    <w:p w:rsidR="006E706D" w:rsidRDefault="00C75439">
      <w:pPr>
        <w:pStyle w:val="Nagwek2"/>
      </w:pPr>
      <w:r>
        <w:t>7.2. Jednostka obmiarowa</w:t>
      </w:r>
    </w:p>
    <w:p w:rsidR="006E706D" w:rsidRDefault="00C75439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wykonanej nawierzchni z kostki kamiennej.</w:t>
      </w:r>
    </w:p>
    <w:p w:rsidR="006E706D" w:rsidRDefault="00C75439">
      <w:pPr>
        <w:pStyle w:val="Nagwek1"/>
      </w:pPr>
      <w:bookmarkStart w:id="20" w:name="_Toc421940503"/>
      <w:bookmarkStart w:id="21" w:name="_Toc422021649"/>
      <w:bookmarkStart w:id="22" w:name="_Toc422115853"/>
      <w:r>
        <w:t>8. odbiór robót</w:t>
      </w:r>
      <w:bookmarkEnd w:id="20"/>
      <w:bookmarkEnd w:id="21"/>
      <w:bookmarkEnd w:id="22"/>
    </w:p>
    <w:p w:rsidR="006E706D" w:rsidRDefault="00C75439">
      <w:pPr>
        <w:pStyle w:val="Nagwek2"/>
      </w:pPr>
      <w:r>
        <w:t>8.1. Ogólne zasady odbioru robót</w:t>
      </w:r>
    </w:p>
    <w:p w:rsidR="006E706D" w:rsidRDefault="00C75439">
      <w:r>
        <w:tab/>
        <w:t>Ogólne zasady odbioru robót podano w ST D-00.00.00 „Wymagania ogólne” pkt 8.</w:t>
      </w:r>
    </w:p>
    <w:p w:rsidR="006E706D" w:rsidRDefault="00C75439">
      <w:r>
        <w:tab/>
        <w:t>Roboty uznaje się za wykonane zgodnie z dokumentacją projektową, SST i wymaganiami Inżyniera, jeżeli wszystkie pomiary i badania z zachowaniem tolerancji według pkt 6 dały wyniki pozytywne.</w:t>
      </w:r>
    </w:p>
    <w:p w:rsidR="006E706D" w:rsidRDefault="00C75439">
      <w:pPr>
        <w:pStyle w:val="Nagwek2"/>
      </w:pPr>
      <w:r>
        <w:t xml:space="preserve">8.2. Odbiór robót zanikających i </w:t>
      </w:r>
      <w:proofErr w:type="gramStart"/>
      <w:r>
        <w:t>ulegających  zakryciu</w:t>
      </w:r>
      <w:proofErr w:type="gramEnd"/>
    </w:p>
    <w:p w:rsidR="006E706D" w:rsidRDefault="00C75439">
      <w:pPr>
        <w:ind w:firstLine="709"/>
      </w:pPr>
      <w:r>
        <w:t xml:space="preserve">Roboty związane z wykonaniem podsypki należą do robót ulegających zakryciu. Zasady ich odbioru są określone w ST D-00.00.00 „Wymagania </w:t>
      </w:r>
      <w:proofErr w:type="gramStart"/>
      <w:r>
        <w:t>ogólne”  pkt</w:t>
      </w:r>
      <w:proofErr w:type="gramEnd"/>
      <w:r>
        <w:t xml:space="preserve"> 8.2.</w:t>
      </w:r>
    </w:p>
    <w:p w:rsidR="006E706D" w:rsidRDefault="00C75439">
      <w:pPr>
        <w:pStyle w:val="Nagwek1"/>
      </w:pPr>
      <w:bookmarkStart w:id="23" w:name="_Toc421686551"/>
      <w:bookmarkStart w:id="24" w:name="_Toc421940504"/>
      <w:bookmarkStart w:id="25" w:name="_Toc422021650"/>
      <w:bookmarkStart w:id="26" w:name="_Toc422115854"/>
      <w:r>
        <w:lastRenderedPageBreak/>
        <w:t>9. podstawa płatności</w:t>
      </w:r>
      <w:bookmarkEnd w:id="23"/>
      <w:bookmarkEnd w:id="24"/>
      <w:bookmarkEnd w:id="25"/>
      <w:bookmarkEnd w:id="26"/>
    </w:p>
    <w:p w:rsidR="006E706D" w:rsidRDefault="00C75439">
      <w:pPr>
        <w:pStyle w:val="Nagwek2"/>
      </w:pPr>
      <w:r>
        <w:t>9.1. Ogólne ustalenia dotyczące podstawy płatności</w:t>
      </w:r>
    </w:p>
    <w:p w:rsidR="006E706D" w:rsidRDefault="00C75439">
      <w:r>
        <w:tab/>
        <w:t>Ogólne ustalenia dotyczące podstawy płatności podano w ST D-00.00.00 „Wymagania ogólne” pkt 9.</w:t>
      </w:r>
    </w:p>
    <w:p w:rsidR="006E706D" w:rsidRDefault="00C75439">
      <w:pPr>
        <w:pStyle w:val="Nagwek2"/>
      </w:pPr>
      <w:r>
        <w:t>9.2. Cena jednostki obmiarowej</w:t>
      </w:r>
    </w:p>
    <w:p w:rsidR="006E706D" w:rsidRDefault="00C75439">
      <w:r>
        <w:tab/>
        <w:t>Cena wykonania 1 m</w:t>
      </w:r>
      <w:r>
        <w:rPr>
          <w:vertAlign w:val="superscript"/>
        </w:rPr>
        <w:t>2</w:t>
      </w:r>
      <w:r>
        <w:t xml:space="preserve"> nawierzchni z kostki kamiennej obejmuje:</w:t>
      </w:r>
    </w:p>
    <w:p w:rsidR="006E706D" w:rsidRDefault="00C75439" w:rsidP="00C75439">
      <w:pPr>
        <w:numPr>
          <w:ilvl w:val="0"/>
          <w:numId w:val="1"/>
        </w:numPr>
      </w:pPr>
      <w:r>
        <w:t>prace pomiarowe i roboty przygotowawcze,</w:t>
      </w:r>
    </w:p>
    <w:p w:rsidR="006E706D" w:rsidRDefault="00C75439" w:rsidP="00C75439">
      <w:pPr>
        <w:numPr>
          <w:ilvl w:val="0"/>
          <w:numId w:val="1"/>
        </w:numPr>
      </w:pPr>
      <w:r>
        <w:t>oznakowanie robót,</w:t>
      </w:r>
    </w:p>
    <w:p w:rsidR="006E706D" w:rsidRDefault="00C75439" w:rsidP="00C75439">
      <w:pPr>
        <w:numPr>
          <w:ilvl w:val="0"/>
          <w:numId w:val="1"/>
        </w:numPr>
      </w:pPr>
      <w:r>
        <w:t>dostarczenie materiałów,</w:t>
      </w:r>
    </w:p>
    <w:p w:rsidR="006E706D" w:rsidRDefault="00C75439" w:rsidP="00C75439">
      <w:pPr>
        <w:numPr>
          <w:ilvl w:val="0"/>
          <w:numId w:val="1"/>
        </w:numPr>
      </w:pPr>
      <w:r>
        <w:t>wykonanie podsypki,</w:t>
      </w:r>
    </w:p>
    <w:p w:rsidR="006E706D" w:rsidRDefault="00C75439" w:rsidP="00C75439">
      <w:pPr>
        <w:numPr>
          <w:ilvl w:val="0"/>
          <w:numId w:val="1"/>
        </w:numPr>
      </w:pPr>
      <w:r>
        <w:t>ułożenie i ubicie kostki,</w:t>
      </w:r>
    </w:p>
    <w:p w:rsidR="006E706D" w:rsidRDefault="00C75439" w:rsidP="00C75439">
      <w:pPr>
        <w:numPr>
          <w:ilvl w:val="0"/>
          <w:numId w:val="1"/>
        </w:numPr>
      </w:pPr>
      <w:r>
        <w:t>wypełnienie spoin,</w:t>
      </w:r>
    </w:p>
    <w:p w:rsidR="006E706D" w:rsidRDefault="00C75439" w:rsidP="00C75439">
      <w:pPr>
        <w:numPr>
          <w:ilvl w:val="0"/>
          <w:numId w:val="1"/>
        </w:numPr>
      </w:pPr>
      <w:r>
        <w:t>pielęgnację nawierzchni,</w:t>
      </w:r>
    </w:p>
    <w:p w:rsidR="006E706D" w:rsidRDefault="00C75439" w:rsidP="00C75439">
      <w:pPr>
        <w:numPr>
          <w:ilvl w:val="0"/>
          <w:numId w:val="1"/>
        </w:numPr>
      </w:pPr>
      <w:r>
        <w:t>przeprowadzenie badań i pomiarów wymaganych w specyfikacji technicznej.</w:t>
      </w:r>
    </w:p>
    <w:p w:rsidR="006E706D" w:rsidRDefault="00C75439">
      <w:pPr>
        <w:pStyle w:val="Nagwek1"/>
      </w:pPr>
      <w:bookmarkStart w:id="27" w:name="_Toc422115855"/>
      <w:r>
        <w:t>10. przepisy związane</w:t>
      </w:r>
      <w:bookmarkEnd w:id="27"/>
    </w:p>
    <w:p w:rsidR="006E706D" w:rsidRDefault="00C75439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701"/>
        <w:gridCol w:w="5313"/>
      </w:tblGrid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 xml:space="preserve">  1.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PN-B-04101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Materiały kamienne. Oznaczanie nasiąkliwości wodą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 xml:space="preserve">  2.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PN-B-04102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Materiały kamienne. Oznaczanie mrozoodporności metodą bezpośrednią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 xml:space="preserve">  3.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PN-B-04110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Materiały kamienne. Oznaczanie wytrzymałości na ściskanie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 xml:space="preserve">  4.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PN-B-04111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 xml:space="preserve">Materiały kamienne. Oznaczanie ścieralności na tarczy </w:t>
            </w:r>
            <w:proofErr w:type="spellStart"/>
            <w:r>
              <w:t>Boehmego</w:t>
            </w:r>
            <w:proofErr w:type="spellEnd"/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 xml:space="preserve">  5.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PN-B-04115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Materiały kamienne. Oznaczanie wytrzymałości kamienia na uderzenie (zwięzłości)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 xml:space="preserve">  6.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PN-B-06251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Roboty betonowe i żelbetowe. Wymagania techniczne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 xml:space="preserve">  7.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PN-B-06712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Kruszywa mineralne do betonu zwykłego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 xml:space="preserve">  8.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PN-B-11100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Materiały kamienne. Kostka drogowa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 xml:space="preserve">  9.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PN-B-19701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Cement. Cement powszechnego użytku. Skład, wymagania                  i ocena zgodności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>10.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PN-B-32250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Materiały budowlane. Woda do betonów i zapraw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>11.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PN-S-06100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Drogi samochodowe. Nawierzchnie z kostki kamiennej. Warunki techniczne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>12.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PN-S-96026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Drogi samochodowe. Nawierzchnie z kostki kamiennej nieregularnej. Wymagania techniczne i badania przy odbiorze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>13.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BN-69/6731-08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Cement. Transport i przechowywanie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>14.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BN-74/6771-04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Drogi samochodowe. Masa zalewowa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>15.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BN-66/6775-01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Elementy kamienne. Krawężniki uliczne, mostowe i drogowe</w:t>
            </w:r>
          </w:p>
        </w:tc>
      </w:tr>
    </w:tbl>
    <w:p w:rsidR="006E706D" w:rsidRDefault="006E706D"/>
    <w:p w:rsidR="006E706D" w:rsidRDefault="006E706D"/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701"/>
        <w:gridCol w:w="5313"/>
      </w:tblGrid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>16.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BN-80/6775-03/01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Prefabrykaty budowlane z betonu. Elementy nawierzchni dróg, ulic, parkingów i torowisk tramwajowych. Wspólne wymagania i badania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>17.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BN-80/6775-03/04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>Prefabrykaty budowlane z betonu. Elementy nawierzchni dróg, ulic, parkingów i torowisk tramwajowych. Krawężniki i obrzeża</w:t>
            </w:r>
          </w:p>
        </w:tc>
      </w:tr>
      <w:tr w:rsidR="006E706D">
        <w:tc>
          <w:tcPr>
            <w:tcW w:w="496" w:type="dxa"/>
          </w:tcPr>
          <w:p w:rsidR="006E706D" w:rsidRDefault="00C75439">
            <w:pPr>
              <w:pStyle w:val="tekstost"/>
            </w:pPr>
            <w:r>
              <w:t>18.</w:t>
            </w:r>
          </w:p>
        </w:tc>
        <w:tc>
          <w:tcPr>
            <w:tcW w:w="1701" w:type="dxa"/>
          </w:tcPr>
          <w:p w:rsidR="006E706D" w:rsidRDefault="00C75439">
            <w:pPr>
              <w:pStyle w:val="tekstost"/>
            </w:pPr>
            <w:r>
              <w:t>BN-68/8931-04</w:t>
            </w:r>
          </w:p>
        </w:tc>
        <w:tc>
          <w:tcPr>
            <w:tcW w:w="5313" w:type="dxa"/>
          </w:tcPr>
          <w:p w:rsidR="006E706D" w:rsidRDefault="00C75439">
            <w:pPr>
              <w:pStyle w:val="tekstost"/>
            </w:pPr>
            <w:r>
              <w:t xml:space="preserve">Drogi samochodowe. Pomiar równości nawierzchni </w:t>
            </w:r>
            <w:proofErr w:type="spellStart"/>
            <w:r>
              <w:t>planografem</w:t>
            </w:r>
            <w:proofErr w:type="spellEnd"/>
            <w:r>
              <w:t xml:space="preserve"> i łatą.</w:t>
            </w:r>
          </w:p>
        </w:tc>
      </w:tr>
    </w:tbl>
    <w:p w:rsidR="006E706D" w:rsidRDefault="00C75439">
      <w:pPr>
        <w:pStyle w:val="Nagwek2"/>
      </w:pPr>
      <w:r>
        <w:t>10.2. Inne dokumenty</w:t>
      </w:r>
    </w:p>
    <w:p w:rsidR="006E706D" w:rsidRDefault="00C75439">
      <w:r>
        <w:t xml:space="preserve">19.    Warunki techniczne. Drogowe emulsje asfaltowe EmA-94. </w:t>
      </w:r>
      <w:proofErr w:type="spellStart"/>
      <w:r>
        <w:t>IBDiM</w:t>
      </w:r>
      <w:proofErr w:type="spellEnd"/>
      <w:r>
        <w:t xml:space="preserve"> - 1994 r.</w:t>
      </w:r>
    </w:p>
    <w:p w:rsidR="006E706D" w:rsidRDefault="006E706D"/>
    <w:sectPr w:rsidR="006E706D" w:rsidSect="00B35405">
      <w:headerReference w:type="even" r:id="rId11"/>
      <w:headerReference w:type="default" r:id="rId12"/>
      <w:footerReference w:type="even" r:id="rId13"/>
      <w:footerReference w:type="default" r:id="rId14"/>
      <w:pgSz w:w="11907" w:h="16840" w:code="9"/>
      <w:pgMar w:top="1134" w:right="1418" w:bottom="1418" w:left="1418" w:header="567" w:footer="510" w:gutter="0"/>
      <w:pgNumType w:start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D335A" w:rsidRDefault="009D335A">
      <w:r>
        <w:separator/>
      </w:r>
    </w:p>
  </w:endnote>
  <w:endnote w:type="continuationSeparator" w:id="0">
    <w:p w:rsidR="009D335A" w:rsidRDefault="009D33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C6EB6BA9-8B98-413E-BCD2-16CF7C71193A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C2E072CB-A5C2-421D-BD7D-252BA1A5B05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967481C6-CE46-4866-85C5-A9D5DCCB0490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4" w:fontKey="{EE00DDFD-C97F-4130-B531-3F744755EF9E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5" w:fontKey="{569DB8B9-37C0-46C9-982A-76D2DA56B1D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5478B" w:rsidRDefault="0055478B">
    <w:pPr>
      <w:pStyle w:val="Stopka"/>
      <w:jc w:val="right"/>
    </w:pPr>
  </w:p>
  <w:p w:rsidR="0055478B" w:rsidRDefault="0055478B">
    <w:pPr>
      <w:pStyle w:val="Stopka"/>
      <w:jc w:val="right"/>
    </w:pPr>
  </w:p>
  <w:p w:rsidR="0055478B" w:rsidRDefault="0055478B">
    <w:pPr>
      <w:pStyle w:val="Stopka"/>
      <w:jc w:val="right"/>
    </w:pPr>
  </w:p>
  <w:p w:rsidR="0055478B" w:rsidRDefault="0055478B">
    <w:pPr>
      <w:pStyle w:val="Stopka"/>
      <w:jc w:val="right"/>
    </w:pPr>
    <w:r>
      <w:tab/>
    </w:r>
  </w:p>
  <w:p w:rsidR="0055478B" w:rsidRDefault="0055478B">
    <w:pPr>
      <w:pStyle w:val="Stopka"/>
      <w:jc w:val="right"/>
    </w:pPr>
  </w:p>
  <w:p w:rsidR="0055478B" w:rsidRDefault="0055478B">
    <w:pPr>
      <w:pStyle w:val="Stopka"/>
      <w:jc w:val="right"/>
    </w:pPr>
    <w:r>
      <w:t>Bystrzyca Kłodzka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70</w:t>
    </w:r>
    <w:r>
      <w:rPr>
        <w:noProof/>
      </w:rPr>
      <w:fldChar w:fldCharType="end"/>
    </w:r>
  </w:p>
  <w:p w:rsidR="0055478B" w:rsidRDefault="0055478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5478B" w:rsidRDefault="0055478B">
    <w:pPr>
      <w:pStyle w:val="Stopk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E4369F">
      <w:rPr>
        <w:noProof/>
      </w:rPr>
      <w:t>10</w:t>
    </w:r>
    <w:r>
      <w:rPr>
        <w:noProof/>
      </w:rPr>
      <w:fldChar w:fldCharType="end"/>
    </w:r>
  </w:p>
  <w:p w:rsidR="0055478B" w:rsidRPr="00A71679" w:rsidRDefault="0055478B" w:rsidP="00A71679">
    <w:pPr>
      <w:pStyle w:val="Stopka"/>
      <w:jc w:val="cen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D335A" w:rsidRDefault="009D335A">
      <w:r>
        <w:separator/>
      </w:r>
    </w:p>
  </w:footnote>
  <w:footnote w:type="continuationSeparator" w:id="0">
    <w:p w:rsidR="009D335A" w:rsidRDefault="009D33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5478B" w:rsidRDefault="0055478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4819"/>
      <w:gridCol w:w="1769"/>
    </w:tblGrid>
    <w:tr w:rsidR="0055478B" w:rsidTr="005A01B4">
      <w:trPr>
        <w:trHeight w:val="60"/>
      </w:trPr>
      <w:tc>
        <w:tcPr>
          <w:tcW w:w="921" w:type="dxa"/>
          <w:tcBorders>
            <w:bottom w:val="single" w:sz="6" w:space="0" w:color="auto"/>
          </w:tcBorders>
        </w:tcPr>
        <w:p w:rsidR="0055478B" w:rsidRDefault="0055478B">
          <w:pPr>
            <w:pStyle w:val="Nagwek"/>
            <w:spacing w:after="120"/>
            <w:rPr>
              <w:rFonts w:ascii="Times New Roman" w:hAnsi="Times New Roman"/>
              <w:sz w:val="20"/>
            </w:rPr>
          </w:pPr>
        </w:p>
      </w:tc>
      <w:tc>
        <w:tcPr>
          <w:tcW w:w="4819" w:type="dxa"/>
        </w:tcPr>
        <w:p w:rsidR="0055478B" w:rsidRDefault="0055478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Nawierzchnia z kostki kamiennej</w:t>
          </w:r>
        </w:p>
      </w:tc>
      <w:tc>
        <w:tcPr>
          <w:tcW w:w="1769" w:type="dxa"/>
        </w:tcPr>
        <w:p w:rsidR="0055478B" w:rsidRDefault="0055478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D-05.03.01</w:t>
          </w:r>
        </w:p>
      </w:tc>
    </w:tr>
  </w:tbl>
  <w:p w:rsidR="0055478B" w:rsidRDefault="0055478B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5478B" w:rsidRPr="00A71679" w:rsidRDefault="0055478B" w:rsidP="00A71679">
    <w:pPr>
      <w:pStyle w:val="Nagwek"/>
      <w:jc w:val="center"/>
      <w:rPr>
        <w:color w:val="808080"/>
        <w:sz w:val="16"/>
        <w:szCs w:val="16"/>
      </w:rPr>
    </w:pPr>
    <w:r w:rsidRPr="00A71679">
      <w:rPr>
        <w:color w:val="808080"/>
        <w:sz w:val="16"/>
        <w:szCs w:val="16"/>
      </w:rPr>
      <w:t>D-05.03.01 Nawierzchnie z kostki kamiennej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B37E9A5E"/>
    <w:lvl w:ilvl="0">
      <w:numFmt w:val="bullet"/>
      <w:lvlText w:val="*"/>
      <w:lvlJc w:val="left"/>
    </w:lvl>
  </w:abstractNum>
  <w:abstractNum w:abstractNumId="1" w15:restartNumberingAfterBreak="0">
    <w:nsid w:val="25E7418E"/>
    <w:multiLevelType w:val="singleLevel"/>
    <w:tmpl w:val="6C568CF0"/>
    <w:lvl w:ilvl="0">
      <w:start w:val="3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44CE4A10"/>
    <w:multiLevelType w:val="singleLevel"/>
    <w:tmpl w:val="852431AA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690122A3"/>
    <w:multiLevelType w:val="singleLevel"/>
    <w:tmpl w:val="DA0A3AE8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attachedTemplate r:id="rId1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5439"/>
    <w:rsid w:val="00060649"/>
    <w:rsid w:val="0013189D"/>
    <w:rsid w:val="0023071D"/>
    <w:rsid w:val="002A2A48"/>
    <w:rsid w:val="002C555B"/>
    <w:rsid w:val="00397975"/>
    <w:rsid w:val="0055478B"/>
    <w:rsid w:val="0058003F"/>
    <w:rsid w:val="005A01B4"/>
    <w:rsid w:val="005F3510"/>
    <w:rsid w:val="0061533F"/>
    <w:rsid w:val="006E706D"/>
    <w:rsid w:val="007249E2"/>
    <w:rsid w:val="007E284B"/>
    <w:rsid w:val="0090278F"/>
    <w:rsid w:val="009433E4"/>
    <w:rsid w:val="009C19C2"/>
    <w:rsid w:val="009D335A"/>
    <w:rsid w:val="00A71679"/>
    <w:rsid w:val="00B35405"/>
    <w:rsid w:val="00BD22F2"/>
    <w:rsid w:val="00C75439"/>
    <w:rsid w:val="00DD3DDE"/>
    <w:rsid w:val="00DD4839"/>
    <w:rsid w:val="00E436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1500A07"/>
  <w15:docId w15:val="{F8FF96E1-FD26-47D9-A6A4-D44D766F8C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aliases w:val="tekst"/>
    <w:qFormat/>
    <w:rsid w:val="006E706D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6E706D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6E706D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6E706D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6E706D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6E706D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6E706D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6E706D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6E706D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6E706D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6E706D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6E706D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6E706D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6E706D"/>
  </w:style>
  <w:style w:type="paragraph" w:customStyle="1" w:styleId="StylIwony">
    <w:name w:val="Styl Iwony"/>
    <w:basedOn w:val="Normalny"/>
    <w:rsid w:val="006E706D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6E706D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6E706D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6E706D"/>
  </w:style>
  <w:style w:type="paragraph" w:customStyle="1" w:styleId="tekstost">
    <w:name w:val="tekst ost"/>
    <w:basedOn w:val="Normalny"/>
    <w:rsid w:val="006E706D"/>
  </w:style>
  <w:style w:type="character" w:styleId="Odwoanieprzypisudolnego">
    <w:name w:val="footnote reference"/>
    <w:basedOn w:val="Domylnaczcionkaakapitu"/>
    <w:semiHidden/>
    <w:rsid w:val="006E706D"/>
    <w:rPr>
      <w:vertAlign w:val="superscript"/>
    </w:rPr>
  </w:style>
  <w:style w:type="paragraph" w:customStyle="1" w:styleId="Standardowytekst">
    <w:name w:val="Standardowy.tekst"/>
    <w:rsid w:val="006E706D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5A01B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A01B4"/>
    <w:rPr>
      <w:rFonts w:ascii="Tahoma" w:hAnsi="Tahoma" w:cs="Tahoma"/>
      <w:sz w:val="16"/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2A2A4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FBD521-B56D-4700-985D-E87389BAD4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4</TotalTime>
  <Pages>10</Pages>
  <Words>3608</Words>
  <Characters>21654</Characters>
  <Application>Microsoft Office Word</Application>
  <DocSecurity>0</DocSecurity>
  <Lines>180</Lines>
  <Paragraphs>50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D-05.03.01</vt:lpstr>
      </vt:variant>
      <vt:variant>
        <vt:i4>0</vt:i4>
      </vt:variant>
    </vt:vector>
  </HeadingPairs>
  <TitlesOfParts>
    <vt:vector size="1" baseType="lpstr">
      <vt:lpstr>D-05.03.01</vt:lpstr>
    </vt:vector>
  </TitlesOfParts>
  <Company>Warszawa      Skaryszewska 19</Company>
  <LinksUpToDate>false</LinksUpToDate>
  <CharactersWithSpaces>25212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D-05.03.01</dc:title>
  <dc:subject>ost</dc:subject>
  <dc:creator>BZD BDIM Sp. z o.o.</dc:creator>
  <cp:keywords>specyfikacje, drogi, drogownictwo, ost</cp:keywords>
  <dc:description>Nawierzchnia z kostki kamiennej</dc:description>
  <cp:lastModifiedBy>srogoz</cp:lastModifiedBy>
  <cp:revision>2</cp:revision>
  <cp:lastPrinted>1998-04-22T12:57:00Z</cp:lastPrinted>
  <dcterms:created xsi:type="dcterms:W3CDTF">2018-02-09T08:55:00Z</dcterms:created>
  <dcterms:modified xsi:type="dcterms:W3CDTF">2018-02-09T08:55:00Z</dcterms:modified>
</cp:coreProperties>
</file>